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F6D26" w14:textId="521547D9" w:rsidR="0034282E" w:rsidRDefault="00A615C8" w:rsidP="00342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</w:t>
      </w:r>
      <w:r w:rsidR="00A10A7D">
        <w:rPr>
          <w:b/>
          <w:noProof/>
          <w:sz w:val="24"/>
        </w:rPr>
        <w:t>-bis</w:t>
      </w:r>
      <w:r w:rsidR="0034282E">
        <w:rPr>
          <w:b/>
          <w:i/>
          <w:noProof/>
          <w:sz w:val="28"/>
        </w:rPr>
        <w:tab/>
      </w:r>
      <w:r w:rsidR="00A10A7D" w:rsidRPr="00A10A7D">
        <w:rPr>
          <w:b/>
          <w:i/>
          <w:noProof/>
          <w:sz w:val="28"/>
          <w:highlight w:val="yellow"/>
        </w:rPr>
        <w:t>draft_</w:t>
      </w:r>
      <w:r w:rsidR="00DD5511" w:rsidRPr="00EE21C9">
        <w:rPr>
          <w:b/>
          <w:iCs/>
          <w:noProof/>
          <w:sz w:val="28"/>
        </w:rPr>
        <w:t>C6</w:t>
      </w:r>
      <w:r w:rsidR="0034282E" w:rsidRPr="00EE21C9">
        <w:rPr>
          <w:b/>
          <w:iCs/>
          <w:noProof/>
          <w:sz w:val="28"/>
        </w:rPr>
        <w:t>-</w:t>
      </w:r>
      <w:r w:rsidR="00045370" w:rsidRPr="00EE21C9">
        <w:rPr>
          <w:b/>
          <w:iCs/>
          <w:noProof/>
          <w:sz w:val="28"/>
        </w:rPr>
        <w:t>24</w:t>
      </w:r>
      <w:r w:rsidR="00DD5511" w:rsidRPr="00EE21C9">
        <w:rPr>
          <w:b/>
          <w:iCs/>
          <w:noProof/>
          <w:sz w:val="28"/>
        </w:rPr>
        <w:t>0</w:t>
      </w:r>
      <w:r w:rsidR="00A10A7D">
        <w:rPr>
          <w:b/>
          <w:iCs/>
          <w:noProof/>
          <w:sz w:val="28"/>
        </w:rPr>
        <w:t>4</w:t>
      </w:r>
      <w:r w:rsidR="00DD5511" w:rsidRPr="00EE21C9">
        <w:rPr>
          <w:b/>
          <w:iCs/>
          <w:noProof/>
          <w:sz w:val="28"/>
        </w:rPr>
        <w:t>61</w:t>
      </w:r>
    </w:p>
    <w:p w14:paraId="7B2B1AE6" w14:textId="0E99C69D" w:rsidR="0034282E" w:rsidRPr="00A10A7D" w:rsidRDefault="00000000" w:rsidP="00A10A7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10A7D" w:rsidRPr="00BA51D9">
          <w:rPr>
            <w:b/>
            <w:noProof/>
            <w:sz w:val="24"/>
          </w:rPr>
          <w:t>Maastricht</w:t>
        </w:r>
      </w:fldSimple>
      <w:r w:rsidR="00A10A7D">
        <w:rPr>
          <w:b/>
          <w:noProof/>
          <w:sz w:val="24"/>
        </w:rPr>
        <w:t xml:space="preserve">, </w:t>
      </w:r>
      <w:fldSimple w:instr=" DOCPROPERTY  Country  \* MERGEFORMAT ">
        <w:r w:rsidR="00A10A7D" w:rsidRPr="00BA51D9">
          <w:rPr>
            <w:b/>
            <w:noProof/>
            <w:sz w:val="24"/>
          </w:rPr>
          <w:t>Netherlands</w:t>
        </w:r>
      </w:fldSimple>
      <w:r w:rsidR="00A10A7D">
        <w:rPr>
          <w:b/>
          <w:noProof/>
          <w:sz w:val="24"/>
        </w:rPr>
        <w:t xml:space="preserve">, </w:t>
      </w:r>
      <w:fldSimple w:instr=" DOCPROPERTY  StartDate  \* MERGEFORMAT ">
        <w:r w:rsidR="00A10A7D" w:rsidRPr="00BA51D9">
          <w:rPr>
            <w:b/>
            <w:noProof/>
            <w:sz w:val="24"/>
          </w:rPr>
          <w:t>20th Aug 2024</w:t>
        </w:r>
      </w:fldSimple>
      <w:r w:rsidR="00A10A7D">
        <w:rPr>
          <w:b/>
          <w:noProof/>
          <w:sz w:val="24"/>
        </w:rPr>
        <w:t xml:space="preserve"> - </w:t>
      </w:r>
      <w:fldSimple w:instr=" DOCPROPERTY  EndDate  \* MERGEFORMAT ">
        <w:r w:rsidR="00A10A7D" w:rsidRPr="00BA51D9">
          <w:rPr>
            <w:b/>
            <w:noProof/>
            <w:sz w:val="24"/>
          </w:rPr>
          <w:t>23rd Aug 2024</w:t>
        </w:r>
      </w:fldSimple>
    </w:p>
    <w:p w14:paraId="35F0D332" w14:textId="77777777" w:rsidR="00B97703" w:rsidRDefault="00B97703">
      <w:pPr>
        <w:rPr>
          <w:rFonts w:ascii="Arial" w:hAnsi="Arial" w:cs="Arial"/>
        </w:rPr>
      </w:pPr>
    </w:p>
    <w:p w14:paraId="2EF0A496" w14:textId="4F497ADA" w:rsidR="0034282E" w:rsidRPr="0034282E" w:rsidRDefault="004E3939" w:rsidP="00342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4282E">
        <w:rPr>
          <w:rFonts w:ascii="Arial" w:hAnsi="Arial" w:cs="Arial"/>
          <w:b/>
          <w:sz w:val="22"/>
          <w:szCs w:val="22"/>
        </w:rPr>
        <w:t>Title:</w:t>
      </w:r>
      <w:r w:rsidRPr="0034282E">
        <w:rPr>
          <w:rFonts w:ascii="Arial" w:hAnsi="Arial" w:cs="Arial"/>
          <w:b/>
          <w:sz w:val="22"/>
          <w:szCs w:val="22"/>
        </w:rPr>
        <w:tab/>
      </w:r>
      <w:r w:rsidR="00CD7E62">
        <w:rPr>
          <w:rFonts w:ascii="Arial" w:hAnsi="Arial" w:cs="Arial"/>
          <w:b/>
          <w:sz w:val="22"/>
          <w:szCs w:val="22"/>
        </w:rPr>
        <w:t xml:space="preserve">Availability of 3GPP </w:t>
      </w:r>
      <w:r w:rsidR="00982215">
        <w:rPr>
          <w:rFonts w:ascii="Arial" w:hAnsi="Arial" w:cs="Arial"/>
          <w:b/>
          <w:sz w:val="22"/>
          <w:szCs w:val="22"/>
        </w:rPr>
        <w:t>CT6 Rel</w:t>
      </w:r>
      <w:r w:rsidR="006A2C64">
        <w:rPr>
          <w:rFonts w:ascii="Arial" w:hAnsi="Arial" w:cs="Arial"/>
          <w:b/>
          <w:sz w:val="22"/>
          <w:szCs w:val="22"/>
        </w:rPr>
        <w:t>ease</w:t>
      </w:r>
      <w:r w:rsidR="00982215">
        <w:rPr>
          <w:rFonts w:ascii="Arial" w:hAnsi="Arial" w:cs="Arial"/>
          <w:b/>
          <w:sz w:val="22"/>
          <w:szCs w:val="22"/>
        </w:rPr>
        <w:t xml:space="preserve"> 18 specifications </w:t>
      </w:r>
      <w:r w:rsidR="00CD7E62">
        <w:rPr>
          <w:rFonts w:ascii="Arial" w:hAnsi="Arial" w:cs="Arial"/>
          <w:b/>
          <w:sz w:val="22"/>
          <w:szCs w:val="22"/>
        </w:rPr>
        <w:t>defining associated elementary files.</w:t>
      </w:r>
    </w:p>
    <w:p w14:paraId="06BA196E" w14:textId="65F1BA79" w:rsidR="00B97703" w:rsidRPr="003330D7" w:rsidRDefault="00B97703" w:rsidP="00317C6E">
      <w:pPr>
        <w:spacing w:after="60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</w:p>
    <w:p w14:paraId="2C6E4D6E" w14:textId="06B5A3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52651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28787D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</w:t>
      </w:r>
      <w:r w:rsidR="00E81FBE">
        <w:rPr>
          <w:rFonts w:ascii="Arial" w:hAnsi="Arial" w:cs="Arial"/>
          <w:b/>
          <w:bCs/>
          <w:sz w:val="22"/>
          <w:szCs w:val="22"/>
        </w:rPr>
        <w:t>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4F6FB10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4A1B" w:rsidRPr="00EE4A1B">
        <w:rPr>
          <w:rFonts w:ascii="Arial" w:hAnsi="Arial" w:cs="Arial"/>
          <w:b/>
          <w:sz w:val="22"/>
          <w:szCs w:val="22"/>
        </w:rPr>
        <w:t>3GPP CT WG6</w:t>
      </w:r>
    </w:p>
    <w:p w14:paraId="2548326B" w14:textId="17A1A2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4086">
        <w:rPr>
          <w:rFonts w:ascii="Arial" w:hAnsi="Arial" w:cs="Arial"/>
          <w:b/>
          <w:sz w:val="22"/>
          <w:szCs w:val="22"/>
        </w:rPr>
        <w:t>GSMA TSG</w:t>
      </w:r>
    </w:p>
    <w:p w14:paraId="5DC2ED77" w14:textId="2E39AB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7B6">
        <w:rPr>
          <w:rFonts w:ascii="Arial" w:hAnsi="Arial" w:cs="Arial"/>
          <w:b/>
          <w:bCs/>
          <w:sz w:val="22"/>
          <w:szCs w:val="22"/>
        </w:rPr>
        <w:t xml:space="preserve">GSMA </w:t>
      </w:r>
      <w:proofErr w:type="spellStart"/>
      <w:r w:rsidR="002667B6">
        <w:rPr>
          <w:rFonts w:ascii="Arial" w:hAnsi="Arial" w:cs="Arial"/>
          <w:b/>
          <w:bCs/>
          <w:sz w:val="22"/>
          <w:szCs w:val="22"/>
        </w:rPr>
        <w:t>eSIM</w:t>
      </w:r>
      <w:proofErr w:type="spellEnd"/>
      <w:r w:rsidR="002667B6">
        <w:rPr>
          <w:rFonts w:ascii="Arial" w:hAnsi="Arial" w:cs="Arial"/>
          <w:b/>
          <w:bCs/>
          <w:sz w:val="22"/>
          <w:szCs w:val="22"/>
        </w:rPr>
        <w:t xml:space="preserve"> WG, </w:t>
      </w:r>
      <w:r w:rsidR="00200805" w:rsidRPr="00200805">
        <w:rPr>
          <w:rFonts w:ascii="Arial" w:hAnsi="Arial" w:cs="Arial"/>
          <w:b/>
          <w:bCs/>
          <w:sz w:val="22"/>
          <w:szCs w:val="22"/>
        </w:rPr>
        <w:t xml:space="preserve">TCA </w:t>
      </w:r>
      <w:proofErr w:type="spellStart"/>
      <w:r w:rsidR="00200805" w:rsidRPr="00200805">
        <w:rPr>
          <w:rFonts w:ascii="Arial" w:hAnsi="Arial" w:cs="Arial"/>
          <w:b/>
          <w:bCs/>
          <w:sz w:val="22"/>
          <w:szCs w:val="22"/>
        </w:rPr>
        <w:t>eUICC</w:t>
      </w:r>
      <w:proofErr w:type="spellEnd"/>
      <w:r w:rsidR="00200805" w:rsidRPr="00200805">
        <w:rPr>
          <w:rFonts w:ascii="Arial" w:hAnsi="Arial" w:cs="Arial"/>
          <w:b/>
          <w:bCs/>
          <w:sz w:val="22"/>
          <w:szCs w:val="22"/>
        </w:rPr>
        <w:t xml:space="preserve"> WG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ED43EE" w14:textId="77777777" w:rsidR="00A615C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E5963C6" w14:textId="0E836147" w:rsidR="00A615C8" w:rsidRPr="00BE2CAF" w:rsidRDefault="00A615C8" w:rsidP="00A615C8">
      <w:pPr>
        <w:pStyle w:val="Contact"/>
        <w:tabs>
          <w:tab w:val="clear" w:pos="2268"/>
        </w:tabs>
        <w:rPr>
          <w:lang w:val="en-US"/>
        </w:rPr>
      </w:pPr>
      <w:r w:rsidRPr="00BE2CAF">
        <w:rPr>
          <w:lang w:val="en-US"/>
        </w:rPr>
        <w:t xml:space="preserve">Name: </w:t>
      </w:r>
      <w:r w:rsidRPr="00BE2CAF">
        <w:rPr>
          <w:lang w:val="en-US"/>
        </w:rPr>
        <w:tab/>
      </w:r>
      <w:r w:rsidR="00B707B3">
        <w:rPr>
          <w:lang w:val="en-US"/>
        </w:rPr>
        <w:t>Stanley M</w:t>
      </w:r>
      <w:r w:rsidR="00C13A02">
        <w:rPr>
          <w:lang w:val="en-US"/>
        </w:rPr>
        <w:t>atthew</w:t>
      </w:r>
      <w:r w:rsidR="00B707B3">
        <w:rPr>
          <w:lang w:val="en-US"/>
        </w:rPr>
        <w:t xml:space="preserve"> Mayalil</w:t>
      </w:r>
      <w:r w:rsidRPr="00BE2CAF">
        <w:rPr>
          <w:lang w:val="en-US"/>
        </w:rPr>
        <w:tab/>
      </w:r>
    </w:p>
    <w:p w14:paraId="36558204" w14:textId="3580987D" w:rsidR="00A615C8" w:rsidRPr="00BE2CAF" w:rsidRDefault="00A615C8" w:rsidP="00A615C8">
      <w:pPr>
        <w:pStyle w:val="Contact"/>
        <w:tabs>
          <w:tab w:val="clear" w:pos="2268"/>
        </w:tabs>
        <w:rPr>
          <w:lang w:val="en-US"/>
        </w:rPr>
      </w:pPr>
      <w:r w:rsidRPr="00BE2CAF">
        <w:rPr>
          <w:lang w:val="en-US"/>
        </w:rPr>
        <w:t>E-mail Address:</w:t>
      </w:r>
      <w:r w:rsidRPr="00BE2CAF">
        <w:rPr>
          <w:lang w:val="en-US"/>
        </w:rPr>
        <w:tab/>
      </w:r>
      <w:r w:rsidR="00B707B3">
        <w:rPr>
          <w:lang w:val="en-US"/>
        </w:rPr>
        <w:t>smayalil@apple.com</w:t>
      </w:r>
    </w:p>
    <w:p w14:paraId="5C701869" w14:textId="4124552B" w:rsidR="00B97703" w:rsidRPr="00BE2CAF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E2CAF"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64A21A4" w:rsidR="00B97703" w:rsidRDefault="00B97703" w:rsidP="00A615C8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15C8">
        <w:rPr>
          <w:rFonts w:ascii="Arial" w:hAnsi="Arial" w:cs="Arial"/>
          <w:bCs/>
        </w:rPr>
        <w:tab/>
      </w:r>
      <w:r w:rsidR="00A615C8" w:rsidRPr="00A615C8">
        <w:rPr>
          <w:rFonts w:ascii="Arial" w:hAnsi="Arial" w:cs="Arial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656F879B" w14:textId="09E64C1B" w:rsidR="008D3FDF" w:rsidRPr="00266913" w:rsidRDefault="000F6242" w:rsidP="00266913">
      <w:pPr>
        <w:pStyle w:val="Heading1"/>
      </w:pPr>
      <w:r>
        <w:t>1</w:t>
      </w:r>
      <w:r w:rsidR="002F1940">
        <w:tab/>
      </w:r>
      <w:r>
        <w:t>Overall description</w:t>
      </w:r>
    </w:p>
    <w:p w14:paraId="34F80102" w14:textId="51705E6F" w:rsidR="00B5370D" w:rsidRDefault="00D349A3" w:rsidP="009158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DA6150" w:rsidRPr="00EE4A1B">
        <w:rPr>
          <w:rFonts w:ascii="Arial" w:hAnsi="Arial" w:cs="Arial"/>
        </w:rPr>
        <w:t>CT WG6</w:t>
      </w:r>
      <w:r w:rsidR="00DA6150">
        <w:rPr>
          <w:rFonts w:ascii="Arial" w:hAnsi="Arial" w:cs="Arial"/>
        </w:rPr>
        <w:t xml:space="preserve"> </w:t>
      </w:r>
      <w:r w:rsidR="0034282E">
        <w:rPr>
          <w:rFonts w:ascii="Arial" w:hAnsi="Arial" w:cs="Arial"/>
        </w:rPr>
        <w:t xml:space="preserve">would like to inform </w:t>
      </w:r>
      <w:r w:rsidR="00266913">
        <w:rPr>
          <w:rFonts w:ascii="Arial" w:hAnsi="Arial" w:cs="Arial"/>
        </w:rPr>
        <w:t>GSMA TSG</w:t>
      </w:r>
      <w:r w:rsidR="0034282E">
        <w:rPr>
          <w:rFonts w:ascii="Arial" w:hAnsi="Arial" w:cs="Arial"/>
        </w:rPr>
        <w:t xml:space="preserve"> that</w:t>
      </w:r>
      <w:r w:rsidR="00E10BA0">
        <w:rPr>
          <w:rFonts w:ascii="Arial" w:hAnsi="Arial" w:cs="Arial"/>
        </w:rPr>
        <w:t xml:space="preserve"> </w:t>
      </w:r>
      <w:r w:rsidR="00A615C8">
        <w:rPr>
          <w:rFonts w:ascii="Arial" w:hAnsi="Arial" w:cs="Arial"/>
        </w:rPr>
        <w:t xml:space="preserve">3GPP </w:t>
      </w:r>
      <w:r w:rsidR="00982215">
        <w:rPr>
          <w:rFonts w:ascii="Arial" w:hAnsi="Arial" w:cs="Arial"/>
        </w:rPr>
        <w:t>CT</w:t>
      </w:r>
      <w:r w:rsidR="001E780E">
        <w:rPr>
          <w:rFonts w:ascii="Arial" w:hAnsi="Arial" w:cs="Arial"/>
        </w:rPr>
        <w:t xml:space="preserve"> WG</w:t>
      </w:r>
      <w:r w:rsidR="00982215">
        <w:rPr>
          <w:rFonts w:ascii="Arial" w:hAnsi="Arial" w:cs="Arial"/>
        </w:rPr>
        <w:t>6</w:t>
      </w:r>
      <w:r w:rsidR="00E10BA0">
        <w:rPr>
          <w:rFonts w:ascii="Arial" w:hAnsi="Arial" w:cs="Arial"/>
        </w:rPr>
        <w:t xml:space="preserve"> </w:t>
      </w:r>
      <w:r w:rsidR="00982215">
        <w:rPr>
          <w:rFonts w:ascii="Arial" w:hAnsi="Arial" w:cs="Arial"/>
        </w:rPr>
        <w:t xml:space="preserve">has concluded on defining </w:t>
      </w:r>
      <w:r w:rsidR="00567ACC">
        <w:rPr>
          <w:rFonts w:ascii="Arial" w:hAnsi="Arial" w:cs="Arial"/>
        </w:rPr>
        <w:t>3GPP file structures</w:t>
      </w:r>
      <w:r w:rsidR="00236A6E">
        <w:rPr>
          <w:rFonts w:ascii="Arial" w:hAnsi="Arial" w:cs="Arial"/>
        </w:rPr>
        <w:t xml:space="preserve"> required for Rel 18 implementations</w:t>
      </w:r>
      <w:r w:rsidR="00B5370D">
        <w:rPr>
          <w:rFonts w:ascii="Arial" w:hAnsi="Arial" w:cs="Arial"/>
        </w:rPr>
        <w:t>.</w:t>
      </w:r>
    </w:p>
    <w:p w14:paraId="5D46FD23" w14:textId="77777777" w:rsidR="00B5370D" w:rsidRDefault="00B5370D" w:rsidP="009158E5">
      <w:pPr>
        <w:rPr>
          <w:rFonts w:ascii="Arial" w:hAnsi="Arial" w:cs="Arial"/>
        </w:rPr>
      </w:pPr>
    </w:p>
    <w:p w14:paraId="6EAEB0BF" w14:textId="6140F1AD" w:rsidR="00B5370D" w:rsidRDefault="00B5370D" w:rsidP="009158E5">
      <w:pPr>
        <w:rPr>
          <w:rFonts w:ascii="Arial" w:hAnsi="Arial" w:cs="Arial"/>
        </w:rPr>
      </w:pPr>
      <w:r>
        <w:rPr>
          <w:rFonts w:ascii="Arial" w:hAnsi="Arial" w:cs="Arial"/>
        </w:rPr>
        <w:t>Please find in following tables summary of Rel 18 and previous Rel 17 added elements.</w:t>
      </w:r>
    </w:p>
    <w:p w14:paraId="5B316311" w14:textId="77777777" w:rsidR="00B5370D" w:rsidRPr="00B5370D" w:rsidRDefault="00B5370D" w:rsidP="009158E5">
      <w:pPr>
        <w:rPr>
          <w:rFonts w:ascii="Arial" w:hAnsi="Arial" w:cs="Arial"/>
        </w:rPr>
      </w:pPr>
    </w:p>
    <w:p w14:paraId="3CCE51A8" w14:textId="592DED0F" w:rsidR="009158E5" w:rsidRDefault="009158E5" w:rsidP="009158E5">
      <w:pPr>
        <w:rPr>
          <w:rFonts w:ascii="Arial" w:hAnsi="Arial" w:cs="Arial"/>
        </w:rPr>
      </w:pPr>
      <w:r>
        <w:rPr>
          <w:rFonts w:ascii="Arial" w:hAnsi="Arial" w:cs="Arial"/>
        </w:rPr>
        <w:t>Rel 18:</w:t>
      </w:r>
    </w:p>
    <w:p w14:paraId="2141FC7A" w14:textId="77777777" w:rsidR="009158E5" w:rsidRDefault="009158E5" w:rsidP="009158E5"/>
    <w:tbl>
      <w:tblPr>
        <w:tblpPr w:leftFromText="180" w:rightFromText="180" w:vertAnchor="text"/>
        <w:tblW w:w="106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1207"/>
        <w:gridCol w:w="1380"/>
        <w:gridCol w:w="1466"/>
        <w:gridCol w:w="1295"/>
        <w:gridCol w:w="2518"/>
      </w:tblGrid>
      <w:tr w:rsidR="009158E5" w14:paraId="6CB8FE89" w14:textId="77777777" w:rsidTr="004D0760">
        <w:trPr>
          <w:trHeight w:val="388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59FCA" w14:textId="45ED9DD2" w:rsidR="009158E5" w:rsidRDefault="00AA1CC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DF/</w:t>
            </w:r>
            <w:r w:rsidR="009158E5">
              <w:rPr>
                <w:rFonts w:ascii="Arial Narrow" w:hAnsi="Arial Narrow" w:cs="Calibri"/>
                <w:color w:val="000000"/>
                <w:sz w:val="22"/>
                <w:szCs w:val="22"/>
              </w:rPr>
              <w:t>EF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2FCB38" w14:textId="77777777" w:rsidR="009158E5" w:rsidRDefault="009158E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ADF/DF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940995" w14:textId="77777777" w:rsidR="009158E5" w:rsidRDefault="009158E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Service no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40804E" w14:textId="18BF2E5D" w:rsidR="009158E5" w:rsidRDefault="009158E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Size</w:t>
            </w:r>
            <w:r w:rsidR="00B64F09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="00B64F09">
              <w:rPr>
                <w:rFonts w:ascii="Arial Narrow" w:hAnsi="Arial Narrow" w:cs="Calibri"/>
                <w:sz w:val="22"/>
                <w:szCs w:val="22"/>
              </w:rPr>
              <w:t>(Bytes)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70EBE" w14:textId="77777777" w:rsidR="009158E5" w:rsidRDefault="009158E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Structure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4D8A21" w14:textId="06178BAD" w:rsidR="009158E5" w:rsidRDefault="003F1E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Specification</w:t>
            </w:r>
            <w:r w:rsidR="00A51A02">
              <w:rPr>
                <w:rFonts w:ascii="Arial Narrow" w:hAnsi="Arial Narrow" w:cs="Calibri"/>
                <w:color w:val="000000"/>
                <w:sz w:val="22"/>
                <w:szCs w:val="22"/>
              </w:rPr>
              <w:t>/Comment</w:t>
            </w:r>
          </w:p>
        </w:tc>
      </w:tr>
      <w:tr w:rsidR="00AA116D" w14:paraId="5F8E008E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9B2DA" w14:textId="16FA177E" w:rsidR="009158E5" w:rsidRPr="00B75988" w:rsidRDefault="009158E5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="006A2C64"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UST</w:t>
            </w:r>
            <w:r w:rsidRPr="00B75988">
              <w:rPr>
                <w:rStyle w:val="apple-converted-space"/>
                <w:rFonts w:ascii="Arial" w:hAnsi="Arial" w:cs="Arial"/>
                <w:sz w:val="20"/>
                <w:szCs w:val="20"/>
                <w:vertAlign w:val="subscript"/>
              </w:rPr>
              <w:t> </w:t>
            </w:r>
            <w:r w:rsidRPr="00B75988">
              <w:rPr>
                <w:rFonts w:ascii="Arial" w:hAnsi="Arial" w:cs="Arial"/>
                <w:sz w:val="20"/>
                <w:szCs w:val="20"/>
              </w:rPr>
              <w:t>(</w:t>
            </w:r>
            <w:r w:rsidR="006A2C64" w:rsidRPr="00B75988">
              <w:rPr>
                <w:rFonts w:ascii="Arial" w:hAnsi="Arial" w:cs="Arial"/>
                <w:sz w:val="20"/>
                <w:szCs w:val="20"/>
              </w:rPr>
              <w:t>USIM Service Table</w:t>
            </w:r>
            <w:r w:rsidRPr="00B7598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F0A05" w14:textId="06926521" w:rsidR="009158E5" w:rsidRPr="00B75988" w:rsidRDefault="003F1E02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ADF-USIM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03DD4" w14:textId="3DD533F1" w:rsidR="009158E5" w:rsidRPr="00B75988" w:rsidRDefault="003F1E02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 w:rsidR="00D177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>service from 147 to 150 added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E0C9F5" w14:textId="6D50719E" w:rsidR="009158E5" w:rsidRPr="00B75988" w:rsidRDefault="009158E5" w:rsidP="003F1E02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B06A9C" w14:textId="7DE31B4A" w:rsidR="009158E5" w:rsidRPr="00B75988" w:rsidRDefault="003F1E02" w:rsidP="00CA549E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78E4E" w14:textId="77777777" w:rsidR="009158E5" w:rsidRDefault="00CA549E" w:rsidP="00CA549E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</w:t>
            </w:r>
            <w:r w:rsidR="00A95F18" w:rsidRPr="00B75988">
              <w:rPr>
                <w:rFonts w:ascii="Arial" w:hAnsi="Arial" w:cs="Arial"/>
                <w:sz w:val="20"/>
                <w:szCs w:val="20"/>
              </w:rPr>
              <w:t>/updated EF</w:t>
            </w:r>
          </w:p>
          <w:p w14:paraId="47F6BBC3" w14:textId="514BE53C" w:rsidR="00901172" w:rsidRPr="00B75988" w:rsidRDefault="00901172" w:rsidP="00CA54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(Mandatory requirement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-  service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133 to be </w:t>
            </w:r>
            <w:r w:rsidR="00020CB1">
              <w:rPr>
                <w:rFonts w:ascii="Arial" w:hAnsi="Arial" w:cs="Arial"/>
                <w:sz w:val="20"/>
                <w:szCs w:val="20"/>
              </w:rPr>
              <w:t>available,</w:t>
            </w:r>
            <w:r>
              <w:rPr>
                <w:rFonts w:ascii="Arial" w:hAnsi="Arial" w:cs="Arial"/>
                <w:sz w:val="20"/>
                <w:szCs w:val="20"/>
              </w:rPr>
              <w:t xml:space="preserve"> when 123 is available)</w:t>
            </w:r>
          </w:p>
        </w:tc>
      </w:tr>
      <w:tr w:rsidR="00D0510F" w14:paraId="699E08D9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E9BFD" w14:textId="43258FA2" w:rsidR="00D0510F" w:rsidRPr="00B75988" w:rsidRDefault="00D0510F" w:rsidP="00D0510F">
            <w:pPr>
              <w:rPr>
                <w:rFonts w:ascii="Arial" w:hAnsi="Arial" w:cs="Arial"/>
                <w:sz w:val="20"/>
                <w:szCs w:val="20"/>
              </w:rPr>
            </w:pPr>
            <w:r w:rsidRPr="00D13A94">
              <w:rPr>
                <w:rFonts w:ascii="Arial" w:hAnsi="Arial" w:cs="Arial"/>
                <w:sz w:val="20"/>
                <w:szCs w:val="20"/>
              </w:rPr>
              <w:t>EF</w:t>
            </w:r>
            <w:r w:rsidRPr="00D13A94">
              <w:rPr>
                <w:rFonts w:ascii="Arial" w:hAnsi="Arial" w:cs="Arial"/>
                <w:sz w:val="20"/>
                <w:szCs w:val="20"/>
                <w:vertAlign w:val="subscript"/>
              </w:rPr>
              <w:t>NASCONFIG</w:t>
            </w:r>
            <w:r w:rsidRPr="00D13A9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 w:rsidRPr="00D13A94">
              <w:rPr>
                <w:rFonts w:ascii="Arial" w:hAnsi="Arial" w:cs="Arial"/>
                <w:sz w:val="20"/>
                <w:szCs w:val="20"/>
              </w:rPr>
              <w:t>Non Access</w:t>
            </w:r>
            <w:proofErr w:type="gramEnd"/>
            <w:r w:rsidRPr="00D13A94">
              <w:rPr>
                <w:rFonts w:ascii="Arial" w:hAnsi="Arial" w:cs="Arial"/>
                <w:sz w:val="20"/>
                <w:szCs w:val="20"/>
              </w:rPr>
              <w:t xml:space="preserve"> Stratum Configuration)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2FB72" w14:textId="13041558" w:rsidR="00D0510F" w:rsidRPr="00B75988" w:rsidRDefault="00D0510F" w:rsidP="00D0510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ADF-USIM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529A5" w14:textId="77777777" w:rsidR="00D0510F" w:rsidRPr="00B75988" w:rsidRDefault="00D0510F" w:rsidP="00D051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B61A2" w14:textId="1EB37C21" w:rsidR="00D0510F" w:rsidRPr="00B75988" w:rsidRDefault="00D0510F" w:rsidP="00D0510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D13A94">
              <w:rPr>
                <w:rFonts w:ascii="Arial" w:hAnsi="Arial" w:cs="Arial"/>
                <w:sz w:val="20"/>
                <w:szCs w:val="20"/>
              </w:rPr>
              <w:t>Variable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CD2A4A" w14:textId="66ADC970" w:rsidR="00D0510F" w:rsidRPr="00B75988" w:rsidRDefault="00D0510F" w:rsidP="00D0510F">
            <w:pPr>
              <w:rPr>
                <w:rFonts w:ascii="Arial" w:hAnsi="Arial" w:cs="Arial"/>
                <w:sz w:val="20"/>
                <w:szCs w:val="20"/>
              </w:rPr>
            </w:pPr>
            <w:r w:rsidRPr="00D13A94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5CA85" w14:textId="77777777" w:rsidR="00D0510F" w:rsidRDefault="00D0510F" w:rsidP="00D0510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31.102/updated EF</w:t>
            </w:r>
          </w:p>
          <w:p w14:paraId="43071B52" w14:textId="77777777" w:rsidR="00D0510F" w:rsidRPr="00B02F68" w:rsidRDefault="00D0510F" w:rsidP="00D051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02F68">
              <w:rPr>
                <w:rFonts w:ascii="Arial" w:hAnsi="Arial" w:cs="Arial"/>
                <w:sz w:val="20"/>
                <w:szCs w:val="20"/>
              </w:rPr>
              <w:t>- Additional NAS configuration parameters added.</w:t>
            </w:r>
          </w:p>
          <w:p w14:paraId="26DC39B1" w14:textId="02AFEBD0" w:rsidR="00D0510F" w:rsidRPr="00B75988" w:rsidRDefault="00D0510F" w:rsidP="00D0510F">
            <w:pPr>
              <w:rPr>
                <w:rFonts w:ascii="Arial" w:hAnsi="Arial" w:cs="Arial"/>
                <w:sz w:val="20"/>
                <w:szCs w:val="20"/>
              </w:rPr>
            </w:pPr>
            <w:r w:rsidRPr="00B02F68">
              <w:rPr>
                <w:rFonts w:ascii="Arial" w:hAnsi="Arial" w:cs="Arial"/>
                <w:sz w:val="20"/>
                <w:szCs w:val="20"/>
              </w:rPr>
              <w:t>- Satellite Disabling Allowed for 5GMM cause #15</w:t>
            </w:r>
          </w:p>
        </w:tc>
      </w:tr>
      <w:tr w:rsidR="004D0760" w14:paraId="45EB8715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21278" w14:textId="55C7EA03" w:rsidR="004D0760" w:rsidRPr="00D13A94" w:rsidRDefault="004D0760" w:rsidP="004D07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OCST</w:t>
            </w:r>
            <w:r w:rsidRPr="00B75988">
              <w:rPr>
                <w:rStyle w:val="apple-converted-space"/>
                <w:rFonts w:ascii="Arial" w:hAnsi="Arial" w:cs="Arial"/>
                <w:sz w:val="20"/>
                <w:szCs w:val="20"/>
                <w:vertAlign w:val="subscript"/>
              </w:rPr>
              <w:t xml:space="preserve">  </w:t>
            </w:r>
            <w:r w:rsidRPr="00B75988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Pr="00B75988">
              <w:rPr>
                <w:rFonts w:ascii="Arial" w:hAnsi="Arial" w:cs="Arial"/>
                <w:sz w:val="20"/>
                <w:szCs w:val="20"/>
              </w:rPr>
              <w:t>Operator Controlled Signal threshold per Access Technology)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B60C9" w14:textId="71694C14" w:rsidR="004D0760" w:rsidRPr="00B75988" w:rsidRDefault="004D0760" w:rsidP="004D0760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ADF-USIM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CB4AC" w14:textId="6F98970B" w:rsidR="004D0760" w:rsidRPr="00B75988" w:rsidRDefault="004D0760" w:rsidP="004D076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proofErr w:type="gramEnd"/>
            <w:r w:rsidRPr="00B75988">
              <w:rPr>
                <w:rFonts w:ascii="Arial" w:hAnsi="Arial" w:cs="Arial"/>
                <w:sz w:val="20"/>
                <w:szCs w:val="20"/>
              </w:rPr>
              <w:t>:148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0BE00F" w14:textId="4BE783E5" w:rsidR="004D0760" w:rsidRPr="004D0760" w:rsidRDefault="004D0760" w:rsidP="004D0760">
            <w:pPr>
              <w:rPr>
                <w:rFonts w:ascii="Arial" w:hAnsi="Arial" w:cs="Arial"/>
                <w:sz w:val="20"/>
                <w:szCs w:val="20"/>
              </w:rPr>
            </w:pPr>
            <w:r w:rsidRPr="004D0760">
              <w:rPr>
                <w:rFonts w:ascii="Arial" w:hAnsi="Arial" w:cs="Arial"/>
                <w:sz w:val="20"/>
                <w:szCs w:val="20"/>
              </w:rPr>
              <w:t>&gt;=1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F746C" w14:textId="0BBBCE9F" w:rsidR="004D0760" w:rsidRPr="00D13A94" w:rsidRDefault="004D0760" w:rsidP="004D0760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205F5" w14:textId="3EF268DA" w:rsidR="004D0760" w:rsidRPr="00B75988" w:rsidRDefault="004D0760" w:rsidP="004D0760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04754C" w14:paraId="2356D34D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B7F87" w14:textId="2AADD7F1" w:rsidR="0004754C" w:rsidRPr="008B37ED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DF</w:t>
            </w:r>
            <w:r w:rsidRPr="008B37ED">
              <w:rPr>
                <w:rFonts w:ascii="Arial" w:hAnsi="Arial" w:cs="Arial"/>
                <w:sz w:val="20"/>
                <w:szCs w:val="20"/>
                <w:vertAlign w:val="subscript"/>
              </w:rPr>
              <w:t>5MBSUECONFIG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832F0" w14:textId="39A62DB3" w:rsidR="0004754C" w:rsidRPr="008B37ED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ADF-USIM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6F34E" w14:textId="244C776D" w:rsidR="0004754C" w:rsidRPr="008B37ED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B37ED">
              <w:rPr>
                <w:rFonts w:ascii="Arial" w:hAnsi="Arial" w:cs="Arial"/>
                <w:sz w:val="20"/>
                <w:szCs w:val="20"/>
              </w:rPr>
              <w:t>UST</w:t>
            </w:r>
            <w:r w:rsidR="00B152AD" w:rsidRPr="008B37ED">
              <w:rPr>
                <w:rFonts w:ascii="Arial" w:hAnsi="Arial" w:cs="Arial"/>
                <w:sz w:val="20"/>
                <w:szCs w:val="20"/>
              </w:rPr>
              <w:t xml:space="preserve">  service</w:t>
            </w:r>
            <w:proofErr w:type="gramEnd"/>
            <w:r w:rsidRPr="008B37ED">
              <w:rPr>
                <w:rFonts w:ascii="Arial" w:hAnsi="Arial" w:cs="Arial"/>
                <w:sz w:val="20"/>
                <w:szCs w:val="20"/>
              </w:rPr>
              <w:t>:147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0FA89" w14:textId="162EE997" w:rsidR="0004754C" w:rsidRPr="008B37ED" w:rsidRDefault="0004754C" w:rsidP="0004754C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E835B5" w14:textId="16E5C44B" w:rsidR="0004754C" w:rsidRPr="008B37ED" w:rsidRDefault="0004754C" w:rsidP="0004754C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135B9" w14:textId="7A3EBB68" w:rsidR="0004754C" w:rsidRPr="008B37ED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31.102/New DF</w:t>
            </w:r>
          </w:p>
        </w:tc>
      </w:tr>
      <w:tr w:rsidR="00F80E87" w14:paraId="522FE0D5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823D2" w14:textId="7386CBCA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5MBSUECONFIG </w:t>
            </w:r>
            <w:r w:rsidRPr="00B75988">
              <w:rPr>
                <w:rFonts w:ascii="Arial" w:hAnsi="Arial" w:cs="Arial"/>
                <w:sz w:val="20"/>
                <w:szCs w:val="20"/>
              </w:rPr>
              <w:t>(5MBS UE pre-configuration)</w:t>
            </w:r>
            <w:r w:rsidRPr="00B75988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32021" w14:textId="47E4FD40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ADF-USIM/DF-5MBS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3480F4" w14:textId="5F537CBC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 w:rsidR="00B152A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152AD"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proofErr w:type="gramEnd"/>
            <w:r w:rsidRPr="00B75988">
              <w:rPr>
                <w:rFonts w:ascii="Arial" w:hAnsi="Arial" w:cs="Arial"/>
                <w:sz w:val="20"/>
                <w:szCs w:val="20"/>
              </w:rPr>
              <w:t>:147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441138" w14:textId="5AF4CBB0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Variable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555F7F" w14:textId="77777777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D4FEC" w14:textId="56C57F8B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DF</w:t>
            </w:r>
          </w:p>
        </w:tc>
      </w:tr>
      <w:tr w:rsidR="00F80E87" w14:paraId="0612625B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12BE4" w14:textId="0B6B6ED3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lastRenderedPageBreak/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5MBSUSD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 (5MBS User Service Description)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D7B82" w14:textId="5C9A6146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 xml:space="preserve"> ADF-USIM/DF-5MBS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7EE1C" w14:textId="31E57883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 xml:space="preserve">   -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0697BE" w14:textId="2999FE17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Variable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F81956" w14:textId="77777777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0AC65" w14:textId="07745177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F80E87" w14:paraId="61386DDF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7825D" w14:textId="5E19AFD5" w:rsidR="0004754C" w:rsidRPr="008B37ED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DF</w:t>
            </w:r>
            <w:r w:rsidRPr="008B37ED">
              <w:rPr>
                <w:rFonts w:ascii="Arial" w:hAnsi="Arial" w:cs="Arial"/>
                <w:sz w:val="20"/>
                <w:szCs w:val="20"/>
                <w:vertAlign w:val="subscript"/>
              </w:rPr>
              <w:t>A2X</w:t>
            </w:r>
            <w:r w:rsidRPr="008B37ED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r w:rsidRPr="008B37ED">
              <w:rPr>
                <w:rFonts w:ascii="Arial" w:hAnsi="Arial" w:cs="Arial"/>
                <w:sz w:val="20"/>
                <w:szCs w:val="20"/>
              </w:rPr>
              <w:t>(Aircraft-to-Everything)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0E8CC" w14:textId="5EDF504F" w:rsidR="0004754C" w:rsidRPr="008B37ED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DF</w:t>
            </w:r>
            <w:r w:rsidRPr="008B37ED">
              <w:rPr>
                <w:rFonts w:ascii="Arial" w:hAnsi="Arial" w:cs="Arial"/>
                <w:sz w:val="20"/>
                <w:szCs w:val="20"/>
                <w:vertAlign w:val="subscript"/>
              </w:rPr>
              <w:t>TELECOM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FD119" w14:textId="11F33E74" w:rsidR="0004754C" w:rsidRPr="008B37ED" w:rsidRDefault="0004754C" w:rsidP="0004754C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3587A5" w14:textId="5C65E3DA" w:rsidR="0004754C" w:rsidRPr="008B37ED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A19D6F" w14:textId="5BBFA87E" w:rsidR="0004754C" w:rsidRPr="008B37ED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172A9" w14:textId="5BB453DC" w:rsidR="0004754C" w:rsidRPr="008B37ED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31.102/New DF</w:t>
            </w:r>
          </w:p>
        </w:tc>
      </w:tr>
      <w:tr w:rsidR="00F80E87" w14:paraId="2A733BC7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BF1DB" w14:textId="57669564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AST </w:t>
            </w:r>
            <w:r w:rsidRPr="00B75988">
              <w:rPr>
                <w:rFonts w:ascii="Arial" w:hAnsi="Arial" w:cs="Arial"/>
                <w:sz w:val="20"/>
                <w:szCs w:val="20"/>
              </w:rPr>
              <w:t>(A2X Service Table)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A4357" w14:textId="30C8FBB2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A2X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61FD8" w14:textId="69EF978F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 w:rsidR="003336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336BC"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proofErr w:type="gramEnd"/>
            <w:r w:rsidRPr="00B75988">
              <w:rPr>
                <w:rFonts w:ascii="Arial" w:hAnsi="Arial" w:cs="Arial"/>
                <w:sz w:val="20"/>
                <w:szCs w:val="20"/>
              </w:rPr>
              <w:t>:</w:t>
            </w:r>
            <w:r w:rsidR="003336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>149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108700" w14:textId="30AB9949" w:rsidR="0004754C" w:rsidRPr="00B75988" w:rsidRDefault="008F1F72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&gt;=1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17C332" w14:textId="77777777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837D9" w14:textId="09C13482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D0510F" w14:paraId="52A41832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900C2" w14:textId="157DEFAE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A2X_CONFIG </w:t>
            </w:r>
            <w:r w:rsidRPr="00B75988">
              <w:rPr>
                <w:rFonts w:ascii="Arial" w:hAnsi="Arial" w:cs="Arial"/>
                <w:sz w:val="20"/>
                <w:szCs w:val="20"/>
              </w:rPr>
              <w:t>(A2X configuration data)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EE68C" w14:textId="5F2D5166" w:rsidR="0004754C" w:rsidRPr="00B75988" w:rsidRDefault="00932187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A2X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F5B0F" w14:textId="0121B8BB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75988">
              <w:rPr>
                <w:rFonts w:ascii="Arial" w:hAnsi="Arial" w:cs="Arial"/>
                <w:sz w:val="20"/>
                <w:szCs w:val="20"/>
              </w:rPr>
              <w:t>AST</w:t>
            </w:r>
            <w:r w:rsidR="003336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336BC"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proofErr w:type="gramEnd"/>
            <w:r w:rsidRPr="00B75988">
              <w:rPr>
                <w:rFonts w:ascii="Arial" w:hAnsi="Arial" w:cs="Arial"/>
                <w:sz w:val="20"/>
                <w:szCs w:val="20"/>
              </w:rPr>
              <w:t>: 1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650BE5" w14:textId="7EE01378" w:rsidR="0004754C" w:rsidRPr="00B75988" w:rsidRDefault="008F1F72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&gt;=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60192" w14:textId="77777777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F70C6A" w14:textId="5408025E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04754C" w14:paraId="4F6FAE27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CC584" w14:textId="6898495D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A2XP_PC5 </w:t>
            </w:r>
            <w:r w:rsidRPr="00B75988">
              <w:rPr>
                <w:rFonts w:ascii="Arial" w:hAnsi="Arial" w:cs="Arial"/>
                <w:sz w:val="20"/>
                <w:szCs w:val="20"/>
              </w:rPr>
              <w:t>(A2X policy data over PC5)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2490D" w14:textId="40D20A7C" w:rsidR="0004754C" w:rsidRPr="00B75988" w:rsidRDefault="00932187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A2X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92101" w14:textId="2E82D60E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AST</w:t>
            </w:r>
            <w:r w:rsidR="003336BC"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r w:rsidRPr="00B75988">
              <w:rPr>
                <w:rFonts w:ascii="Arial" w:hAnsi="Arial" w:cs="Arial"/>
                <w:sz w:val="20"/>
                <w:szCs w:val="20"/>
              </w:rPr>
              <w:t>: 2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426CB" w14:textId="4B8517FE" w:rsidR="0004754C" w:rsidRPr="00B75988" w:rsidRDefault="006B2FEA" w:rsidP="000475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&gt;=11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0DDC9" w14:textId="0313A5ED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95005" w14:textId="524FB141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04754C" w14:paraId="64873A14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07793" w14:textId="2542F429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A2X_DDAAP_PC5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(A2X Direct Detect </w:t>
            </w:r>
            <w:proofErr w:type="gramStart"/>
            <w:r w:rsidRPr="00B75988">
              <w:rPr>
                <w:rFonts w:ascii="Arial" w:hAnsi="Arial" w:cs="Arial"/>
                <w:sz w:val="20"/>
                <w:szCs w:val="20"/>
              </w:rPr>
              <w:t>And</w:t>
            </w:r>
            <w:proofErr w:type="gramEnd"/>
            <w:r w:rsidRPr="00B75988">
              <w:rPr>
                <w:rFonts w:ascii="Arial" w:hAnsi="Arial" w:cs="Arial"/>
                <w:sz w:val="20"/>
                <w:szCs w:val="20"/>
              </w:rPr>
              <w:t xml:space="preserve"> Avoid policy data over PC5)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812F4" w14:textId="098D84EB" w:rsidR="0004754C" w:rsidRPr="00B75988" w:rsidRDefault="00932187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A2X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BD83C" w14:textId="33104E7E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75988">
              <w:rPr>
                <w:rFonts w:ascii="Arial" w:hAnsi="Arial" w:cs="Arial"/>
                <w:sz w:val="20"/>
                <w:szCs w:val="20"/>
              </w:rPr>
              <w:t>AST</w:t>
            </w:r>
            <w:r w:rsidR="00E11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113B9"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proofErr w:type="gramEnd"/>
            <w:r w:rsidRPr="00B75988">
              <w:rPr>
                <w:rFonts w:ascii="Arial" w:hAnsi="Arial" w:cs="Arial"/>
                <w:sz w:val="20"/>
                <w:szCs w:val="20"/>
              </w:rPr>
              <w:t>: 3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3351C" w14:textId="63C744BA" w:rsidR="0004754C" w:rsidRPr="00B75988" w:rsidRDefault="00C44B15" w:rsidP="000475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&gt;=4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95FAA" w14:textId="23D125E1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7FD90" w14:textId="564FF409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04754C" w14:paraId="032FAF59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D4670" w14:textId="37DC6E94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A2X_DC2P_PC5</w:t>
            </w:r>
            <w:r w:rsidRPr="00B75988">
              <w:rPr>
                <w:rFonts w:ascii="Arial" w:hAnsi="Arial" w:cs="Arial"/>
                <w:sz w:val="20"/>
                <w:szCs w:val="20"/>
              </w:rPr>
              <w:t>(A2X Direct C2 communication policy data over PC5)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43264" w14:textId="121257C7" w:rsidR="0004754C" w:rsidRPr="00B75988" w:rsidRDefault="00932187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A2X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E2256" w14:textId="214A43D1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75988">
              <w:rPr>
                <w:rFonts w:ascii="Arial" w:hAnsi="Arial" w:cs="Arial"/>
                <w:sz w:val="20"/>
                <w:szCs w:val="20"/>
              </w:rPr>
              <w:t>AST</w:t>
            </w:r>
            <w:r w:rsidR="00E11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113B9"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proofErr w:type="gramEnd"/>
            <w:r w:rsidRPr="00B75988">
              <w:rPr>
                <w:rFonts w:ascii="Arial" w:hAnsi="Arial" w:cs="Arial"/>
                <w:sz w:val="20"/>
                <w:szCs w:val="20"/>
              </w:rPr>
              <w:t>: 4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80865" w14:textId="2CEEF423" w:rsidR="0004754C" w:rsidRPr="00B75988" w:rsidRDefault="00EE5BD1" w:rsidP="000475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&gt;=6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6EBA5" w14:textId="29A6E5BC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B1ACC" w14:textId="5451ECE9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04754C" w14:paraId="3E5BF47F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72F3F" w14:textId="08C1606F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A2XP_Uu 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(A2X policy data over </w:t>
            </w:r>
            <w:proofErr w:type="spellStart"/>
            <w:r w:rsidRPr="00B75988">
              <w:rPr>
                <w:rFonts w:ascii="Arial" w:hAnsi="Arial" w:cs="Arial"/>
                <w:sz w:val="20"/>
                <w:szCs w:val="20"/>
              </w:rPr>
              <w:t>Uu</w:t>
            </w:r>
            <w:proofErr w:type="spellEnd"/>
            <w:r w:rsidRPr="00B7598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C6F1B" w14:textId="6FBF176C" w:rsidR="0004754C" w:rsidRPr="00B75988" w:rsidRDefault="00932187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A2X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F5C3D" w14:textId="04BBA6EE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AST</w:t>
            </w:r>
            <w:r w:rsidR="00E113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113B9" w:rsidRPr="00B75988">
              <w:rPr>
                <w:rFonts w:ascii="Arial" w:hAnsi="Arial" w:cs="Arial"/>
                <w:sz w:val="20"/>
                <w:szCs w:val="20"/>
              </w:rPr>
              <w:t>service</w:t>
            </w:r>
            <w:r w:rsidRPr="00B75988">
              <w:rPr>
                <w:rFonts w:ascii="Arial" w:hAnsi="Arial" w:cs="Arial"/>
                <w:sz w:val="20"/>
                <w:szCs w:val="20"/>
              </w:rPr>
              <w:t>: 5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26C8B" w14:textId="1A61D1CE" w:rsidR="0004754C" w:rsidRPr="00B75988" w:rsidRDefault="00EE5BD1" w:rsidP="000475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&gt;=12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BB0F46" w14:textId="02C8223C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5D729" w14:textId="65FA9935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04754C" w14:paraId="687073B5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376EB" w14:textId="3C41EC72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IMSDCI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 (IMS Data Channel Indication)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5DC08" w14:textId="2FEB49B2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Either ADF-USIM or ADF-ISIM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6DD65" w14:textId="6641E5CB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 w:rsidR="001C36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>service</w:t>
            </w:r>
            <w:r w:rsidR="001C361E">
              <w:rPr>
                <w:rFonts w:ascii="Arial" w:hAnsi="Arial" w:cs="Arial"/>
                <w:sz w:val="20"/>
                <w:szCs w:val="20"/>
              </w:rPr>
              <w:t>: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 150 or IST</w:t>
            </w:r>
            <w:r w:rsidR="001C36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>service</w:t>
            </w:r>
            <w:r w:rsidR="001C361E">
              <w:rPr>
                <w:rFonts w:ascii="Arial" w:hAnsi="Arial" w:cs="Arial"/>
                <w:sz w:val="20"/>
                <w:szCs w:val="20"/>
              </w:rPr>
              <w:t>: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 22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685842" w14:textId="5BE2D6D1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=</w:t>
            </w:r>
            <w:r w:rsidR="00B64F09" w:rsidRPr="00B759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EE3D2" w14:textId="65E7D9F4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6D544" w14:textId="606977D3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 xml:space="preserve">31.102 / Optional </w:t>
            </w:r>
            <w:proofErr w:type="gramStart"/>
            <w:r w:rsidRPr="00B75988">
              <w:rPr>
                <w:rFonts w:ascii="Arial" w:hAnsi="Arial" w:cs="Arial"/>
                <w:sz w:val="20"/>
                <w:szCs w:val="20"/>
              </w:rPr>
              <w:t>New  EF</w:t>
            </w:r>
            <w:proofErr w:type="gramEnd"/>
            <w:r w:rsidRPr="00B75988">
              <w:rPr>
                <w:rFonts w:ascii="Arial" w:hAnsi="Arial" w:cs="Arial"/>
                <w:sz w:val="20"/>
                <w:szCs w:val="20"/>
              </w:rPr>
              <w:t xml:space="preserve"> 31.103 / New EF</w:t>
            </w:r>
            <w:r w:rsidRPr="00B75988">
              <w:rPr>
                <w:rFonts w:ascii="Arial" w:hAnsi="Arial" w:cs="Arial"/>
                <w:sz w:val="20"/>
                <w:szCs w:val="20"/>
              </w:rPr>
              <w:br/>
              <w:t>Note: refer 31.102 regarding the presence of this file in ADF-USIM.</w:t>
            </w:r>
          </w:p>
        </w:tc>
      </w:tr>
      <w:tr w:rsidR="0004754C" w14:paraId="4A6553BD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5856E" w14:textId="00F5AB26" w:rsidR="0004754C" w:rsidRPr="00750C8F" w:rsidRDefault="0004754C" w:rsidP="0004754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t>EF</w:t>
            </w: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  <w:vertAlign w:val="subscript"/>
              </w:rPr>
              <w:t xml:space="preserve">AC_GBAUAPI </w:t>
            </w: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t>(Access Control to GBA_U_API)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C86CF" w14:textId="0214F141" w:rsidR="0004754C" w:rsidRPr="00750C8F" w:rsidRDefault="0004754C" w:rsidP="0004754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t>Either ADF-USIM or ADF-ISIM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C6F5D" w14:textId="09CEF6F9" w:rsidR="0004754C" w:rsidRPr="00750C8F" w:rsidRDefault="0004754C" w:rsidP="0004754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t>UST</w:t>
            </w:r>
            <w:r w:rsidR="001C36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t>service</w:t>
            </w:r>
            <w:r w:rsidR="001C36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t>68 or IST service</w:t>
            </w:r>
            <w:r w:rsidR="001C36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93D84" w14:textId="50E34022" w:rsidR="0004754C" w:rsidRPr="00750C8F" w:rsidRDefault="00750C8F" w:rsidP="0004754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t>&gt;=7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9DF06" w14:textId="176BB7DE" w:rsidR="0004754C" w:rsidRPr="00750C8F" w:rsidRDefault="0004754C" w:rsidP="0004754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t>Linear Fixed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DBC80" w14:textId="36109702" w:rsidR="0004754C" w:rsidRPr="00750C8F" w:rsidRDefault="0004754C" w:rsidP="0004754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31.102 / Optional </w:t>
            </w:r>
            <w:proofErr w:type="gramStart"/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t>New  EF</w:t>
            </w:r>
            <w:proofErr w:type="gramEnd"/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31.103 / New EF  </w:t>
            </w:r>
            <w:r w:rsidRPr="00750C8F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Note: refer 31.102 regarding the presence of this file in ADF-USIM.</w:t>
            </w:r>
          </w:p>
        </w:tc>
      </w:tr>
      <w:tr w:rsidR="00091D3F" w14:paraId="32D435F9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56073" w14:textId="24EE9BFF" w:rsidR="00091D3F" w:rsidRPr="00B75988" w:rsidRDefault="00091D3F" w:rsidP="00091D3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602BA0">
              <w:rPr>
                <w:rFonts w:ascii="Arial" w:hAnsi="Arial" w:cs="Arial"/>
                <w:sz w:val="20"/>
                <w:szCs w:val="20"/>
                <w:vertAlign w:val="subscript"/>
              </w:rPr>
              <w:t>I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ST</w:t>
            </w:r>
            <w:r w:rsidRPr="00B75988">
              <w:rPr>
                <w:rStyle w:val="apple-converted-space"/>
                <w:rFonts w:ascii="Arial" w:hAnsi="Arial" w:cs="Arial"/>
                <w:sz w:val="20"/>
                <w:szCs w:val="20"/>
                <w:vertAlign w:val="subscript"/>
              </w:rPr>
              <w:t> </w:t>
            </w:r>
            <w:r w:rsidRPr="00B75988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B75988">
              <w:rPr>
                <w:rFonts w:ascii="Arial" w:hAnsi="Arial" w:cs="Arial"/>
                <w:sz w:val="20"/>
                <w:szCs w:val="20"/>
              </w:rPr>
              <w:t>SIM Service Table)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21E9A" w14:textId="5A128830" w:rsidR="00091D3F" w:rsidRPr="00B75988" w:rsidRDefault="00091D3F" w:rsidP="00091D3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B75988">
              <w:rPr>
                <w:rFonts w:ascii="Arial" w:hAnsi="Arial" w:cs="Arial"/>
                <w:sz w:val="20"/>
                <w:szCs w:val="20"/>
              </w:rPr>
              <w:t>SIM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CD955" w14:textId="37E45E0D" w:rsidR="00091D3F" w:rsidRPr="00B75988" w:rsidRDefault="00C77C2F" w:rsidP="00091D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091D3F" w:rsidRPr="00B75988">
              <w:rPr>
                <w:rFonts w:ascii="Arial" w:hAnsi="Arial" w:cs="Arial"/>
                <w:sz w:val="20"/>
                <w:szCs w:val="20"/>
              </w:rPr>
              <w:t>ST</w:t>
            </w:r>
            <w:r w:rsidR="003034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91D3F" w:rsidRPr="00B75988">
              <w:rPr>
                <w:rFonts w:ascii="Arial" w:hAnsi="Arial" w:cs="Arial"/>
                <w:sz w:val="20"/>
                <w:szCs w:val="20"/>
              </w:rPr>
              <w:t xml:space="preserve">service </w:t>
            </w: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="00091D3F" w:rsidRPr="00B75988">
              <w:rPr>
                <w:rFonts w:ascii="Arial" w:hAnsi="Arial" w:cs="Arial"/>
                <w:sz w:val="20"/>
                <w:szCs w:val="20"/>
              </w:rPr>
              <w:t xml:space="preserve"> added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A4E1E" w14:textId="06F27186" w:rsidR="00091D3F" w:rsidRPr="00B75988" w:rsidRDefault="00C77C2F" w:rsidP="00091D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3D69A" w14:textId="582EAA32" w:rsidR="00091D3F" w:rsidRPr="00B75988" w:rsidRDefault="00091D3F" w:rsidP="00091D3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C959B" w14:textId="11443774" w:rsidR="00091D3F" w:rsidRPr="00B75988" w:rsidRDefault="00091D3F" w:rsidP="00091D3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31.102/updated EF</w:t>
            </w:r>
          </w:p>
        </w:tc>
      </w:tr>
      <w:tr w:rsidR="0004754C" w14:paraId="7CEE33DD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69E54" w14:textId="5118E06B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5G_PROSE_U2</w:t>
            </w:r>
            <w:proofErr w:type="gramStart"/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URU 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End"/>
            <w:r w:rsidRPr="00B75988">
              <w:rPr>
                <w:rFonts w:ascii="Arial" w:hAnsi="Arial" w:cs="Arial"/>
                <w:sz w:val="20"/>
                <w:szCs w:val="20"/>
              </w:rPr>
              <w:t xml:space="preserve">5G </w:t>
            </w:r>
            <w:proofErr w:type="spellStart"/>
            <w:r w:rsidRPr="00B75988">
              <w:rPr>
                <w:rFonts w:ascii="Arial" w:hAnsi="Arial" w:cs="Arial"/>
                <w:sz w:val="20"/>
                <w:szCs w:val="20"/>
              </w:rPr>
              <w:t>ProSe</w:t>
            </w:r>
            <w:proofErr w:type="spellEnd"/>
            <w:r w:rsidRPr="00B75988">
              <w:rPr>
                <w:rFonts w:ascii="Arial" w:hAnsi="Arial" w:cs="Arial"/>
                <w:sz w:val="20"/>
                <w:szCs w:val="20"/>
              </w:rPr>
              <w:t xml:space="preserve"> configuration data for UE-to-UE relay UE)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4CDA9" w14:textId="5553B241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2C1BB" w14:textId="609DDCFE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 w:rsidR="003034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>service</w:t>
            </w:r>
            <w:r w:rsidR="0069308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139 and </w:t>
            </w:r>
            <w:r w:rsidR="00F20F0D">
              <w:rPr>
                <w:rFonts w:ascii="Arial" w:hAnsi="Arial" w:cs="Arial"/>
                <w:sz w:val="20"/>
                <w:szCs w:val="20"/>
              </w:rPr>
              <w:t xml:space="preserve">5G Prose </w:t>
            </w:r>
            <w:r w:rsidR="00F20F0D" w:rsidRPr="005108B6">
              <w:rPr>
                <w:rFonts w:ascii="Arial" w:hAnsi="Arial" w:cs="Arial"/>
                <w:sz w:val="20"/>
                <w:szCs w:val="20"/>
              </w:rPr>
              <w:t>service</w:t>
            </w:r>
            <w:r w:rsidR="00693081">
              <w:rPr>
                <w:rFonts w:ascii="Arial" w:hAnsi="Arial" w:cs="Arial"/>
                <w:sz w:val="20"/>
                <w:szCs w:val="20"/>
              </w:rPr>
              <w:t>: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 6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F0E01" w14:textId="31F1A3E4" w:rsidR="0004754C" w:rsidRPr="00B75988" w:rsidRDefault="00213B36" w:rsidP="000475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&gt;=46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092BEF" w14:textId="57276E6A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73521" w14:textId="3AAE3E8A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04754C" w14:paraId="3456C9E7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04087" w14:textId="6983A53E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5G_PROSE_EU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872C8" w14:textId="46685B20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8202C" w14:textId="2D9D9BE7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 w:rsidR="00604F1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>service</w:t>
            </w:r>
            <w:r w:rsidR="00604F1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139 and </w:t>
            </w:r>
            <w:r w:rsidR="00F20F0D">
              <w:rPr>
                <w:rFonts w:ascii="Arial" w:hAnsi="Arial" w:cs="Arial"/>
                <w:sz w:val="20"/>
                <w:szCs w:val="20"/>
              </w:rPr>
              <w:t xml:space="preserve">5G Prose </w:t>
            </w:r>
            <w:r w:rsidR="00F20F0D" w:rsidRPr="005108B6">
              <w:rPr>
                <w:rFonts w:ascii="Arial" w:hAnsi="Arial" w:cs="Arial"/>
                <w:sz w:val="20"/>
                <w:szCs w:val="20"/>
              </w:rPr>
              <w:t>service</w:t>
            </w:r>
            <w:r w:rsidRPr="00B75988">
              <w:rPr>
                <w:rFonts w:ascii="Arial" w:hAnsi="Arial" w:cs="Arial"/>
                <w:sz w:val="20"/>
                <w:szCs w:val="20"/>
              </w:rPr>
              <w:t>: 7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716B1" w14:textId="7BD1C4D1" w:rsidR="0004754C" w:rsidRPr="00B75988" w:rsidRDefault="00491F99" w:rsidP="000475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&gt;=46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E74EB" w14:textId="40822C31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83570" w14:textId="5CE62EB0" w:rsidR="0004754C" w:rsidRPr="00B75988" w:rsidRDefault="0004754C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0A78A0" w14:paraId="1102191E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8E7C5" w14:textId="52750E80" w:rsidR="000A78A0" w:rsidRPr="00B75988" w:rsidRDefault="000A78A0" w:rsidP="000A78A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1B4">
              <w:rPr>
                <w:rFonts w:ascii="Arial" w:hAnsi="Arial" w:cs="Arial"/>
                <w:sz w:val="20"/>
                <w:szCs w:val="20"/>
              </w:rPr>
              <w:t>EF</w:t>
            </w:r>
            <w:r w:rsidRPr="006D61B4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5G_PROSE_U2NRU </w:t>
            </w:r>
            <w:r w:rsidRPr="006D61B4">
              <w:rPr>
                <w:rFonts w:ascii="Arial" w:hAnsi="Arial" w:cs="Arial"/>
                <w:sz w:val="20"/>
                <w:szCs w:val="20"/>
              </w:rPr>
              <w:t xml:space="preserve">(5G </w:t>
            </w:r>
            <w:proofErr w:type="spellStart"/>
            <w:r w:rsidRPr="006D61B4">
              <w:rPr>
                <w:rFonts w:ascii="Arial" w:hAnsi="Arial" w:cs="Arial"/>
                <w:sz w:val="20"/>
                <w:szCs w:val="20"/>
              </w:rPr>
              <w:t>ProSe</w:t>
            </w:r>
            <w:proofErr w:type="spellEnd"/>
            <w:r w:rsidRPr="006D61B4">
              <w:rPr>
                <w:rFonts w:ascii="Arial" w:hAnsi="Arial" w:cs="Arial"/>
                <w:sz w:val="20"/>
                <w:szCs w:val="20"/>
              </w:rPr>
              <w:t xml:space="preserve"> configuration data for UE-to-network relay UE)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06BAC" w14:textId="6FBA33FE" w:rsidR="000A78A0" w:rsidRPr="00B75988" w:rsidRDefault="000A78A0" w:rsidP="000A78A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F901C" w14:textId="55697BE7" w:rsidR="000A78A0" w:rsidRPr="00B75988" w:rsidRDefault="000A78A0" w:rsidP="000A78A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7598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39, 5G Prose </w:t>
            </w:r>
            <w:r w:rsidRPr="005108B6">
              <w:rPr>
                <w:rFonts w:ascii="Arial" w:hAnsi="Arial" w:cs="Arial"/>
                <w:sz w:val="20"/>
                <w:szCs w:val="20"/>
              </w:rPr>
              <w:t>service</w:t>
            </w:r>
            <w:r>
              <w:rPr>
                <w:rFonts w:ascii="Arial" w:hAnsi="Arial" w:cs="Arial"/>
                <w:sz w:val="20"/>
                <w:szCs w:val="20"/>
              </w:rPr>
              <w:t>: 3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8847DC" w14:textId="4AC324A9" w:rsidR="000A78A0" w:rsidRDefault="000A78A0" w:rsidP="000A78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&gt;=32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9738D" w14:textId="3B6235C5" w:rsidR="000A78A0" w:rsidRPr="00B75988" w:rsidRDefault="000A78A0" w:rsidP="000A78A0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2BDA4" w14:textId="4A32B2A2" w:rsidR="000A78A0" w:rsidRPr="00B75988" w:rsidRDefault="00AF1CB9" w:rsidP="000A78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UPDATE </w:t>
            </w:r>
            <w:r w:rsidR="00A05428">
              <w:rPr>
                <w:rFonts w:ascii="Arial" w:hAnsi="Arial" w:cs="Arial"/>
                <w:sz w:val="20"/>
                <w:szCs w:val="20"/>
              </w:rPr>
              <w:t xml:space="preserve">content </w:t>
            </w:r>
            <w:r>
              <w:rPr>
                <w:rFonts w:ascii="Arial" w:hAnsi="Arial" w:cs="Arial"/>
                <w:sz w:val="20"/>
                <w:szCs w:val="20"/>
              </w:rPr>
              <w:t>only:</w:t>
            </w:r>
            <w:r w:rsidR="000A78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09B6">
              <w:rPr>
                <w:rFonts w:ascii="Arial" w:hAnsi="Arial" w:cs="Arial"/>
                <w:sz w:val="20"/>
                <w:szCs w:val="20"/>
              </w:rPr>
              <w:t xml:space="preserve">additional </w:t>
            </w:r>
            <w:r w:rsidR="000A78A0">
              <w:rPr>
                <w:rFonts w:ascii="Arial" w:hAnsi="Arial" w:cs="Arial"/>
                <w:sz w:val="20"/>
                <w:szCs w:val="20"/>
              </w:rPr>
              <w:t>new TAG</w:t>
            </w:r>
            <w:r>
              <w:rPr>
                <w:rFonts w:ascii="Arial" w:hAnsi="Arial" w:cs="Arial"/>
                <w:sz w:val="20"/>
                <w:szCs w:val="20"/>
              </w:rPr>
              <w:t xml:space="preserve"> added</w:t>
            </w:r>
            <w:r w:rsidR="000109B6">
              <w:rPr>
                <w:rFonts w:ascii="Arial" w:hAnsi="Arial" w:cs="Arial"/>
                <w:sz w:val="20"/>
                <w:szCs w:val="20"/>
              </w:rPr>
              <w:t xml:space="preserve"> in Rel 18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A78A0" w14:paraId="0155B34D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B5A6A" w14:textId="6FD1C7B6" w:rsidR="000A78A0" w:rsidRPr="00B75988" w:rsidRDefault="000A78A0" w:rsidP="000A78A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1B4">
              <w:rPr>
                <w:rFonts w:ascii="Arial" w:hAnsi="Arial" w:cs="Arial"/>
                <w:sz w:val="20"/>
                <w:szCs w:val="20"/>
              </w:rPr>
              <w:t>EF</w:t>
            </w:r>
            <w:r w:rsidRPr="006D61B4">
              <w:rPr>
                <w:rFonts w:ascii="Arial" w:hAnsi="Arial" w:cs="Arial"/>
                <w:sz w:val="20"/>
                <w:szCs w:val="20"/>
                <w:vertAlign w:val="subscript"/>
              </w:rPr>
              <w:t>5G_PROSE</w:t>
            </w:r>
            <w:r w:rsidRPr="007A11F5">
              <w:rPr>
                <w:rFonts w:ascii="Arial" w:hAnsi="Arial" w:cs="Arial"/>
                <w:sz w:val="20"/>
                <w:szCs w:val="20"/>
                <w:vertAlign w:val="subscript"/>
              </w:rPr>
              <w:t>_RU</w:t>
            </w:r>
            <w:r w:rsidRPr="006D61B4">
              <w:rPr>
                <w:rFonts w:ascii="Arial" w:hAnsi="Arial" w:cs="Arial"/>
                <w:sz w:val="20"/>
                <w:szCs w:val="20"/>
              </w:rPr>
              <w:t xml:space="preserve"> (5G </w:t>
            </w:r>
            <w:proofErr w:type="spellStart"/>
            <w:r w:rsidRPr="006D61B4">
              <w:rPr>
                <w:rFonts w:ascii="Arial" w:hAnsi="Arial" w:cs="Arial"/>
                <w:sz w:val="20"/>
                <w:szCs w:val="20"/>
              </w:rPr>
              <w:t>ProSe</w:t>
            </w:r>
            <w:proofErr w:type="spellEnd"/>
            <w:r w:rsidRPr="006D61B4">
              <w:rPr>
                <w:rFonts w:ascii="Arial" w:hAnsi="Arial" w:cs="Arial"/>
                <w:sz w:val="20"/>
                <w:szCs w:val="20"/>
              </w:rPr>
              <w:t xml:space="preserve"> configuration data for remote UE)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87671" w14:textId="5DE772BF" w:rsidR="000A78A0" w:rsidRPr="00B75988" w:rsidRDefault="000A78A0" w:rsidP="000A78A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49009" w14:textId="1329FD4E" w:rsidR="000A78A0" w:rsidRPr="00B75988" w:rsidRDefault="000A78A0" w:rsidP="000A78A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D61B4">
              <w:rPr>
                <w:rFonts w:ascii="Arial" w:hAnsi="Arial" w:cs="Arial"/>
                <w:sz w:val="20"/>
                <w:szCs w:val="20"/>
              </w:rPr>
              <w:t>UST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D61B4">
              <w:rPr>
                <w:rFonts w:ascii="Arial" w:hAnsi="Arial" w:cs="Arial"/>
                <w:sz w:val="20"/>
                <w:szCs w:val="20"/>
              </w:rPr>
              <w:t xml:space="preserve">139, </w:t>
            </w:r>
            <w:r>
              <w:rPr>
                <w:rFonts w:ascii="Arial" w:hAnsi="Arial" w:cs="Arial"/>
                <w:sz w:val="20"/>
                <w:szCs w:val="20"/>
              </w:rPr>
              <w:t xml:space="preserve">5G Prose </w:t>
            </w:r>
            <w:r w:rsidRPr="005108B6">
              <w:rPr>
                <w:rFonts w:ascii="Arial" w:hAnsi="Arial" w:cs="Arial"/>
                <w:sz w:val="20"/>
                <w:szCs w:val="20"/>
              </w:rPr>
              <w:t>service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5108B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691F2" w14:textId="4CE74CBC" w:rsidR="000A78A0" w:rsidRDefault="000A78A0" w:rsidP="000A78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&gt;=29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9C13D" w14:textId="6077B95D" w:rsidR="000A78A0" w:rsidRPr="00B75988" w:rsidRDefault="000A78A0" w:rsidP="000A78A0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71036" w14:textId="0253ED6B" w:rsidR="000A78A0" w:rsidRPr="00B75988" w:rsidRDefault="00AF1CB9" w:rsidP="000A78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UPDATE </w:t>
            </w:r>
            <w:r w:rsidR="00A05428">
              <w:rPr>
                <w:rFonts w:ascii="Arial" w:hAnsi="Arial" w:cs="Arial"/>
                <w:sz w:val="20"/>
                <w:szCs w:val="20"/>
              </w:rPr>
              <w:t xml:space="preserve">content </w:t>
            </w:r>
            <w:r>
              <w:rPr>
                <w:rFonts w:ascii="Arial" w:hAnsi="Arial" w:cs="Arial"/>
                <w:sz w:val="20"/>
                <w:szCs w:val="20"/>
              </w:rPr>
              <w:t xml:space="preserve">only: </w:t>
            </w:r>
            <w:r w:rsidR="000109B6">
              <w:rPr>
                <w:rFonts w:ascii="Arial" w:hAnsi="Arial" w:cs="Arial"/>
                <w:sz w:val="20"/>
                <w:szCs w:val="20"/>
              </w:rPr>
              <w:t xml:space="preserve"> additional new TAG added in Rel 18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4754C" w14:paraId="515C7C44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358DE" w14:textId="02C6C923" w:rsidR="0004754C" w:rsidRPr="00A53F07" w:rsidRDefault="00B64F09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color w:val="000000"/>
                <w:sz w:val="20"/>
                <w:szCs w:val="20"/>
              </w:rPr>
              <w:t>EF</w:t>
            </w:r>
            <w:r w:rsidRPr="00A53F07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ARR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52061" w14:textId="304B1D8E" w:rsidR="0004754C" w:rsidRPr="00A53F07" w:rsidRDefault="008A62B4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B75988">
              <w:rPr>
                <w:rFonts w:ascii="Arial" w:hAnsi="Arial" w:cs="Arial"/>
                <w:sz w:val="20"/>
                <w:szCs w:val="20"/>
              </w:rPr>
              <w:t>SIM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7FA02" w14:textId="451D95A1" w:rsidR="0004754C" w:rsidRPr="00A53F07" w:rsidRDefault="0004754C" w:rsidP="003036F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F1796" w14:textId="702D0B93" w:rsidR="0004754C" w:rsidRPr="00A53F07" w:rsidRDefault="00B64F09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Variable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8AEE2" w14:textId="2F129E26" w:rsidR="0004754C" w:rsidRPr="00A53F07" w:rsidRDefault="00B64F09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Linear Fixed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9E254" w14:textId="45B9EBB9" w:rsidR="0004754C" w:rsidRPr="00A53F07" w:rsidRDefault="00B64F09" w:rsidP="0004754C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31.105/New EF</w:t>
            </w:r>
          </w:p>
        </w:tc>
      </w:tr>
      <w:tr w:rsidR="00B64F09" w14:paraId="55A396CA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FF40C" w14:textId="2E38EB92" w:rsidR="00B64F09" w:rsidRPr="00A53F07" w:rsidRDefault="00B64F09" w:rsidP="00B64F09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EF</w:t>
            </w:r>
            <w:r w:rsidRPr="00A53F07">
              <w:rPr>
                <w:rFonts w:ascii="Arial" w:hAnsi="Arial" w:cs="Arial"/>
                <w:sz w:val="20"/>
                <w:szCs w:val="20"/>
                <w:vertAlign w:val="subscript"/>
              </w:rPr>
              <w:t>EAPID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258F5" w14:textId="254C8BE5" w:rsidR="00B64F09" w:rsidRPr="00A53F07" w:rsidRDefault="008A62B4" w:rsidP="00B64F0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B75988">
              <w:rPr>
                <w:rFonts w:ascii="Arial" w:hAnsi="Arial" w:cs="Arial"/>
                <w:sz w:val="20"/>
                <w:szCs w:val="20"/>
              </w:rPr>
              <w:t>SIM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B9EB9" w14:textId="67C5C1CB" w:rsidR="00B64F09" w:rsidRPr="00A53F07" w:rsidRDefault="00B64F09" w:rsidP="003036F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4F260" w14:textId="5431D970" w:rsidR="00B64F09" w:rsidRPr="00A53F07" w:rsidRDefault="00B64F09" w:rsidP="00B64F09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Variable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C33E8A" w14:textId="176F7834" w:rsidR="00B64F09" w:rsidRPr="00A53F07" w:rsidRDefault="00B64F09" w:rsidP="00B64F09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32307" w14:textId="24543A07" w:rsidR="00B64F09" w:rsidRPr="00A53F07" w:rsidRDefault="002A53AE" w:rsidP="00B64F09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31.105/New EF</w:t>
            </w:r>
          </w:p>
        </w:tc>
      </w:tr>
      <w:tr w:rsidR="00B64F09" w14:paraId="4316A15B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4B8CA" w14:textId="23094000" w:rsidR="00B64F09" w:rsidRPr="00A53F07" w:rsidRDefault="00B64F09" w:rsidP="00B64F09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EF</w:t>
            </w:r>
            <w:r w:rsidRPr="00A53F07">
              <w:rPr>
                <w:rFonts w:ascii="Arial" w:hAnsi="Arial" w:cs="Arial"/>
                <w:sz w:val="20"/>
                <w:szCs w:val="20"/>
                <w:vertAlign w:val="subscript"/>
              </w:rPr>
              <w:t>NSSAI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1EC81" w14:textId="7C1708E7" w:rsidR="00B64F09" w:rsidRPr="00A53F07" w:rsidRDefault="008A62B4" w:rsidP="00B64F0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B75988">
              <w:rPr>
                <w:rFonts w:ascii="Arial" w:hAnsi="Arial" w:cs="Arial"/>
                <w:sz w:val="20"/>
                <w:szCs w:val="20"/>
              </w:rPr>
              <w:t>SIM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B09DF" w14:textId="262EA998" w:rsidR="00B64F09" w:rsidRPr="00A53F07" w:rsidRDefault="00B64F09" w:rsidP="003036F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69757" w14:textId="079435DB" w:rsidR="00B64F09" w:rsidRPr="00A53F07" w:rsidRDefault="00B64F09" w:rsidP="00B64F09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 xml:space="preserve">= 4 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8AA96" w14:textId="40F052BF" w:rsidR="00B64F09" w:rsidRPr="00A53F07" w:rsidRDefault="00B64F09" w:rsidP="00B64F09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Linear Fixed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52F5C" w14:textId="4E42EF04" w:rsidR="00B64F09" w:rsidRPr="00A53F07" w:rsidRDefault="002A53AE" w:rsidP="00B64F09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31.105/New EF</w:t>
            </w:r>
          </w:p>
        </w:tc>
      </w:tr>
      <w:tr w:rsidR="002A53AE" w14:paraId="19DB8825" w14:textId="77777777" w:rsidTr="004D0760">
        <w:trPr>
          <w:trHeight w:val="454"/>
        </w:trPr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66F5B" w14:textId="6866D7F9" w:rsidR="002A53AE" w:rsidRPr="00A53F07" w:rsidRDefault="002A53AE" w:rsidP="002A53AE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EF</w:t>
            </w:r>
            <w:r w:rsidRPr="00A53F07">
              <w:rPr>
                <w:rFonts w:ascii="Arial" w:hAnsi="Arial" w:cs="Arial"/>
                <w:sz w:val="20"/>
                <w:szCs w:val="20"/>
                <w:vertAlign w:val="subscript"/>
              </w:rPr>
              <w:t>EAPSTATUS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AF344" w14:textId="735C2A2E" w:rsidR="002A53AE" w:rsidRPr="00A53F07" w:rsidRDefault="008A62B4" w:rsidP="002A53AE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B75988">
              <w:rPr>
                <w:rFonts w:ascii="Arial" w:hAnsi="Arial" w:cs="Arial"/>
                <w:sz w:val="20"/>
                <w:szCs w:val="20"/>
              </w:rPr>
              <w:t>SIM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33F43" w14:textId="5257319B" w:rsidR="002A53AE" w:rsidRPr="00A53F07" w:rsidRDefault="002A53AE" w:rsidP="003036F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EB2B9" w14:textId="10995F4B" w:rsidR="002A53AE" w:rsidRPr="00A53F07" w:rsidRDefault="002A53AE" w:rsidP="002A53AE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 xml:space="preserve">= 5 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B44B1" w14:textId="418C0298" w:rsidR="002A53AE" w:rsidRPr="00A53F07" w:rsidRDefault="002A53AE" w:rsidP="002A53AE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Linear Fixed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6F9D7" w14:textId="78D84970" w:rsidR="002A53AE" w:rsidRPr="00A53F07" w:rsidRDefault="002A53AE" w:rsidP="002A53AE">
            <w:pPr>
              <w:rPr>
                <w:rFonts w:ascii="Arial" w:hAnsi="Arial" w:cs="Arial"/>
                <w:sz w:val="20"/>
                <w:szCs w:val="20"/>
              </w:rPr>
            </w:pPr>
            <w:r w:rsidRPr="00A53F07">
              <w:rPr>
                <w:rFonts w:ascii="Arial" w:hAnsi="Arial" w:cs="Arial"/>
                <w:sz w:val="20"/>
                <w:szCs w:val="20"/>
              </w:rPr>
              <w:t>31.105/New EF</w:t>
            </w:r>
          </w:p>
        </w:tc>
      </w:tr>
    </w:tbl>
    <w:p w14:paraId="27797A1A" w14:textId="75AE7E30" w:rsidR="00E47041" w:rsidRPr="00006030" w:rsidRDefault="009158E5" w:rsidP="009158E5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 </w:t>
      </w:r>
    </w:p>
    <w:p w14:paraId="5AF0D29D" w14:textId="2602DF15" w:rsidR="00006030" w:rsidRDefault="0058733C" w:rsidP="009158E5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>NOTE:</w:t>
      </w:r>
      <w:r w:rsidR="00FA4F97">
        <w:rPr>
          <w:rFonts w:ascii="Arial" w:hAnsi="Arial" w:cs="Arial"/>
        </w:rPr>
        <w:t xml:space="preserve"> </w:t>
      </w:r>
      <w:r w:rsidR="00562BEC">
        <w:rPr>
          <w:rFonts w:ascii="Arial" w:hAnsi="Arial" w:cs="Arial"/>
        </w:rPr>
        <w:t>Since</w:t>
      </w:r>
      <w:r w:rsidR="00387495">
        <w:rPr>
          <w:rFonts w:ascii="Arial" w:hAnsi="Arial" w:cs="Arial"/>
        </w:rPr>
        <w:t xml:space="preserve"> 3GPP TS 31.102</w:t>
      </w:r>
      <w:r w:rsidR="00894023" w:rsidRPr="00894023">
        <w:rPr>
          <w:rFonts w:ascii="Arial" w:hAnsi="Arial" w:cs="Arial"/>
        </w:rPr>
        <w:t xml:space="preserve"> </w:t>
      </w:r>
      <w:r w:rsidR="00894023">
        <w:rPr>
          <w:rFonts w:ascii="Arial" w:hAnsi="Arial" w:cs="Arial"/>
        </w:rPr>
        <w:t>version 17.2.0</w:t>
      </w:r>
      <w:r w:rsidR="00C00D02">
        <w:rPr>
          <w:rFonts w:ascii="Arial" w:hAnsi="Arial" w:cs="Arial"/>
        </w:rPr>
        <w:t>,</w:t>
      </w:r>
      <w:r w:rsidR="00FA4F97">
        <w:rPr>
          <w:rFonts w:ascii="Arial" w:hAnsi="Arial" w:cs="Arial"/>
        </w:rPr>
        <w:t xml:space="preserve"> </w:t>
      </w:r>
      <w:r w:rsidR="00387495">
        <w:rPr>
          <w:rFonts w:ascii="Arial" w:hAnsi="Arial" w:cs="Arial"/>
        </w:rPr>
        <w:t xml:space="preserve">If Service </w:t>
      </w:r>
      <w:r w:rsidR="00694557" w:rsidRPr="00694557">
        <w:rPr>
          <w:rFonts w:ascii="Arial" w:hAnsi="Arial" w:cs="Arial"/>
          <w:color w:val="000000"/>
        </w:rPr>
        <w:t>136 'Support for multiple records of NAS security context storage for multiple registration' is available in UST</w:t>
      </w:r>
      <w:r w:rsidR="00C00D02">
        <w:rPr>
          <w:rFonts w:ascii="Arial" w:hAnsi="Arial" w:cs="Arial"/>
          <w:color w:val="000000"/>
        </w:rPr>
        <w:t>, then</w:t>
      </w:r>
      <w:r w:rsidR="00694557" w:rsidRPr="00694557">
        <w:rPr>
          <w:rFonts w:ascii="Arial" w:hAnsi="Arial" w:cs="Arial"/>
          <w:color w:val="000000"/>
        </w:rPr>
        <w:t xml:space="preserve"> the EF 5GS3GPPNSC shall have two records instead of one.</w:t>
      </w:r>
    </w:p>
    <w:p w14:paraId="2428CFBF" w14:textId="77777777" w:rsidR="0073100B" w:rsidRPr="00694557" w:rsidRDefault="0073100B" w:rsidP="009158E5">
      <w:pPr>
        <w:rPr>
          <w:rFonts w:ascii="Arial" w:hAnsi="Arial" w:cs="Arial"/>
        </w:rPr>
      </w:pPr>
    </w:p>
    <w:p w14:paraId="3D232C4A" w14:textId="730169C6" w:rsidR="00006030" w:rsidRDefault="00006030" w:rsidP="009158E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Rel 17:</w:t>
      </w:r>
    </w:p>
    <w:p w14:paraId="21511E65" w14:textId="77777777" w:rsidR="00887BD0" w:rsidRDefault="00887BD0" w:rsidP="009158E5">
      <w:pPr>
        <w:rPr>
          <w:rFonts w:ascii="Arial" w:hAnsi="Arial" w:cs="Arial"/>
        </w:rPr>
      </w:pPr>
    </w:p>
    <w:tbl>
      <w:tblPr>
        <w:tblpPr w:leftFromText="180" w:rightFromText="180" w:vertAnchor="text"/>
        <w:tblW w:w="107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0"/>
        <w:gridCol w:w="1260"/>
        <w:gridCol w:w="1717"/>
        <w:gridCol w:w="1090"/>
        <w:gridCol w:w="1440"/>
        <w:gridCol w:w="2340"/>
      </w:tblGrid>
      <w:tr w:rsidR="00887BD0" w14:paraId="3AB1D46A" w14:textId="77777777" w:rsidTr="00674FA6">
        <w:trPr>
          <w:trHeight w:val="389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C860E7" w14:textId="77777777" w:rsidR="00887BD0" w:rsidRDefault="00887BD0" w:rsidP="001A25B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EF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3A5583" w14:textId="77777777" w:rsidR="00887BD0" w:rsidRDefault="00887BD0" w:rsidP="001A25B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ADF/DF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EF4307" w14:textId="77777777" w:rsidR="00887BD0" w:rsidRDefault="00887BD0" w:rsidP="001A25B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Service no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EB457A" w14:textId="77777777" w:rsidR="00887BD0" w:rsidRDefault="00887BD0" w:rsidP="001A25B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Size </w:t>
            </w:r>
            <w:r>
              <w:rPr>
                <w:rFonts w:ascii="Arial Narrow" w:hAnsi="Arial Narrow" w:cs="Calibri"/>
                <w:sz w:val="22"/>
                <w:szCs w:val="22"/>
              </w:rPr>
              <w:t>(Bytes)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D51C4E" w14:textId="77777777" w:rsidR="00887BD0" w:rsidRDefault="00887BD0" w:rsidP="001A25B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Structure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ABC503" w14:textId="77777777" w:rsidR="00887BD0" w:rsidRDefault="00887BD0" w:rsidP="001A25B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Specification/Comment</w:t>
            </w:r>
          </w:p>
        </w:tc>
      </w:tr>
      <w:tr w:rsidR="00674FA6" w14:paraId="663D0AB1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EB58E" w14:textId="77777777" w:rsidR="00887BD0" w:rsidRPr="00B75988" w:rsidRDefault="00887BD0" w:rsidP="001A25B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EF</w:t>
            </w:r>
            <w:r w:rsidRPr="00B75988">
              <w:rPr>
                <w:rFonts w:ascii="Arial" w:hAnsi="Arial" w:cs="Arial"/>
                <w:sz w:val="20"/>
                <w:szCs w:val="20"/>
                <w:vertAlign w:val="subscript"/>
              </w:rPr>
              <w:t>UST</w:t>
            </w:r>
            <w:r w:rsidRPr="00B75988">
              <w:rPr>
                <w:rStyle w:val="apple-converted-space"/>
                <w:rFonts w:ascii="Arial" w:hAnsi="Arial" w:cs="Arial"/>
                <w:sz w:val="20"/>
                <w:szCs w:val="20"/>
                <w:vertAlign w:val="subscript"/>
              </w:rPr>
              <w:t> </w:t>
            </w:r>
            <w:r w:rsidRPr="00B75988">
              <w:rPr>
                <w:rFonts w:ascii="Arial" w:hAnsi="Arial" w:cs="Arial"/>
                <w:sz w:val="20"/>
                <w:szCs w:val="20"/>
              </w:rPr>
              <w:t>(USIM Service Table)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7FAA1" w14:textId="77777777" w:rsidR="00887BD0" w:rsidRPr="00B75988" w:rsidRDefault="00887BD0" w:rsidP="001A25B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ADF-USIM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6B77F" w14:textId="0572165D" w:rsidR="00887BD0" w:rsidRPr="00B75988" w:rsidRDefault="00887BD0" w:rsidP="001A25B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UST: service from 1</w:t>
            </w:r>
            <w:r w:rsidR="0055274A">
              <w:rPr>
                <w:rFonts w:ascii="Arial" w:hAnsi="Arial" w:cs="Arial"/>
                <w:sz w:val="20"/>
                <w:szCs w:val="20"/>
              </w:rPr>
              <w:t>36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 to 1</w:t>
            </w:r>
            <w:r w:rsidR="0055274A">
              <w:rPr>
                <w:rFonts w:ascii="Arial" w:hAnsi="Arial" w:cs="Arial"/>
                <w:sz w:val="20"/>
                <w:szCs w:val="20"/>
              </w:rPr>
              <w:t>46</w:t>
            </w:r>
            <w:r w:rsidRPr="00B75988">
              <w:rPr>
                <w:rFonts w:ascii="Arial" w:hAnsi="Arial" w:cs="Arial"/>
                <w:sz w:val="20"/>
                <w:szCs w:val="20"/>
              </w:rPr>
              <w:t xml:space="preserve"> added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CA6824" w14:textId="77777777" w:rsidR="00887BD0" w:rsidRPr="00B75988" w:rsidRDefault="00887BD0" w:rsidP="001A25BC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A0139" w14:textId="77777777" w:rsidR="00887BD0" w:rsidRPr="00B75988" w:rsidRDefault="00887BD0" w:rsidP="001A25B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DC0DF" w14:textId="77777777" w:rsidR="00887BD0" w:rsidRPr="00B75988" w:rsidRDefault="00887BD0" w:rsidP="001A25B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31.102/updated EF</w:t>
            </w:r>
          </w:p>
        </w:tc>
      </w:tr>
      <w:tr w:rsidR="007C184D" w14:paraId="0F222D11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4B61A" w14:textId="26FFF2AB" w:rsidR="007C184D" w:rsidRPr="00B75988" w:rsidRDefault="00E90879" w:rsidP="001A25B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EF</w:t>
            </w:r>
            <w:r w:rsidR="007C184D" w:rsidRPr="00E90879">
              <w:rPr>
                <w:rFonts w:ascii="Arial" w:hAnsi="Arial" w:cs="Arial"/>
                <w:sz w:val="20"/>
                <w:szCs w:val="20"/>
                <w:vertAlign w:val="subscript"/>
              </w:rPr>
              <w:t>eAKA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E90879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Pr="00E90879">
              <w:rPr>
                <w:rFonts w:ascii="Arial" w:hAnsi="Arial" w:cs="Arial"/>
                <w:sz w:val="20"/>
                <w:szCs w:val="20"/>
              </w:rPr>
              <w:t>enhanced AKA support)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AEC20" w14:textId="7050434D" w:rsidR="007C184D" w:rsidRPr="00B75988" w:rsidRDefault="007C184D" w:rsidP="001A25BC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ADF-USIM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13197" w14:textId="1023E5F4" w:rsidR="007C184D" w:rsidRPr="00B75988" w:rsidRDefault="007C184D" w:rsidP="001A25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28168A" w14:textId="77777777" w:rsidR="007C184D" w:rsidRPr="00B75988" w:rsidRDefault="007C184D" w:rsidP="001A25BC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59E2D" w14:textId="09626A1F" w:rsidR="007C184D" w:rsidRPr="00B75988" w:rsidRDefault="007C184D" w:rsidP="001A25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1E95C" w14:textId="726E81BA" w:rsidR="007C184D" w:rsidRPr="00B75988" w:rsidRDefault="007C184D" w:rsidP="001A25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31.102/</w:t>
            </w:r>
            <w:r w:rsidR="00E90879">
              <w:rPr>
                <w:rFonts w:ascii="Arial" w:hAnsi="Arial" w:cs="Arial"/>
                <w:sz w:val="20"/>
                <w:szCs w:val="20"/>
              </w:rPr>
              <w:t>New</w:t>
            </w:r>
            <w:r>
              <w:rPr>
                <w:rFonts w:ascii="Arial" w:hAnsi="Arial" w:cs="Arial"/>
                <w:sz w:val="20"/>
                <w:szCs w:val="20"/>
              </w:rPr>
              <w:t xml:space="preserve"> EF</w:t>
            </w:r>
          </w:p>
        </w:tc>
      </w:tr>
      <w:tr w:rsidR="00C60AC9" w14:paraId="04BF7261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636AE" w14:textId="364D6F57" w:rsidR="00C60AC9" w:rsidRPr="008B37ED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DF</w:t>
            </w:r>
            <w:r w:rsidRPr="008B37ED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5G </w:t>
            </w:r>
            <w:proofErr w:type="spellStart"/>
            <w:r w:rsidRPr="008B37ED">
              <w:rPr>
                <w:rFonts w:ascii="Arial" w:hAnsi="Arial" w:cs="Arial"/>
                <w:sz w:val="20"/>
                <w:szCs w:val="20"/>
                <w:vertAlign w:val="subscript"/>
              </w:rPr>
              <w:t>ProSe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8222" w14:textId="0447B8BE" w:rsidR="00C60AC9" w:rsidRPr="008B37ED" w:rsidRDefault="00C60AC9" w:rsidP="00C60AC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ADF-USIM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932C9" w14:textId="4D57D92C" w:rsidR="00C60AC9" w:rsidRPr="008B37ED" w:rsidRDefault="0052035F" w:rsidP="00C60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B37ED">
              <w:rPr>
                <w:rFonts w:ascii="Arial" w:hAnsi="Arial" w:cs="Arial"/>
                <w:sz w:val="20"/>
                <w:szCs w:val="20"/>
              </w:rPr>
              <w:t>UST</w:t>
            </w:r>
            <w:r w:rsidR="00D15108" w:rsidRPr="008B37ED">
              <w:rPr>
                <w:rFonts w:ascii="Arial" w:hAnsi="Arial" w:cs="Arial"/>
                <w:sz w:val="20"/>
                <w:szCs w:val="20"/>
              </w:rPr>
              <w:t xml:space="preserve">  service</w:t>
            </w:r>
            <w:proofErr w:type="gramEnd"/>
            <w:r w:rsidRPr="008B37ED">
              <w:rPr>
                <w:rFonts w:ascii="Arial" w:hAnsi="Arial" w:cs="Arial"/>
                <w:sz w:val="20"/>
                <w:szCs w:val="20"/>
              </w:rPr>
              <w:t>: 139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E1A2B" w14:textId="346196EC" w:rsidR="00C60AC9" w:rsidRPr="008B37ED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EB299" w14:textId="2D55DF7F" w:rsidR="00C60AC9" w:rsidRPr="008B37ED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65C4B" w14:textId="47A15A03" w:rsidR="00C60AC9" w:rsidRPr="008B37ED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31.102/New DF</w:t>
            </w:r>
          </w:p>
        </w:tc>
      </w:tr>
      <w:tr w:rsidR="00C60AC9" w14:paraId="0A975AAA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F557E" w14:textId="0AC42CD9" w:rsidR="00C60AC9" w:rsidRPr="00B75988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C60AC9">
              <w:rPr>
                <w:rFonts w:ascii="Arial" w:hAnsi="Arial" w:cs="Arial"/>
                <w:sz w:val="20"/>
                <w:szCs w:val="20"/>
              </w:rPr>
              <w:t>EF</w:t>
            </w:r>
            <w:r w:rsidRPr="00C60AC9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5G_PROSE_ST </w:t>
            </w:r>
            <w:r w:rsidRPr="00C60AC9">
              <w:rPr>
                <w:rFonts w:ascii="Arial" w:hAnsi="Arial" w:cs="Arial"/>
                <w:sz w:val="20"/>
                <w:szCs w:val="20"/>
              </w:rPr>
              <w:t xml:space="preserve">(5G </w:t>
            </w:r>
            <w:proofErr w:type="spellStart"/>
            <w:r w:rsidRPr="00C60AC9">
              <w:rPr>
                <w:rFonts w:ascii="Arial" w:hAnsi="Arial" w:cs="Arial"/>
                <w:sz w:val="20"/>
                <w:szCs w:val="20"/>
              </w:rPr>
              <w:t>ProSe</w:t>
            </w:r>
            <w:proofErr w:type="spellEnd"/>
            <w:r w:rsidRPr="00C60AC9">
              <w:rPr>
                <w:rFonts w:ascii="Arial" w:hAnsi="Arial" w:cs="Arial"/>
                <w:sz w:val="20"/>
                <w:szCs w:val="20"/>
              </w:rPr>
              <w:t xml:space="preserve"> Service Table)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FB7F6" w14:textId="77777777" w:rsidR="00C60AC9" w:rsidRPr="00B75988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140F8" w14:textId="5467DCEB" w:rsidR="00C60AC9" w:rsidRPr="00B75988" w:rsidRDefault="0052035F" w:rsidP="00C60AC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 w:rsidR="00D151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15108"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proofErr w:type="gramEnd"/>
            <w:r w:rsidRPr="00B75988">
              <w:rPr>
                <w:rFonts w:ascii="Arial" w:hAnsi="Arial" w:cs="Arial"/>
                <w:sz w:val="20"/>
                <w:szCs w:val="20"/>
              </w:rPr>
              <w:t>: 1</w:t>
            </w: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963373" w14:textId="72495F1D" w:rsidR="00C60AC9" w:rsidRPr="00B75988" w:rsidRDefault="007A11F5" w:rsidP="00C60A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095F3" w14:textId="77777777" w:rsidR="00C60AC9" w:rsidRPr="00B75988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55696" w14:textId="77777777" w:rsidR="00C60AC9" w:rsidRPr="00B75988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C60AC9" w14:paraId="79428207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DD8A4" w14:textId="639C8A2F" w:rsidR="00C60AC9" w:rsidRPr="00B75988" w:rsidRDefault="005108B6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5108B6">
              <w:rPr>
                <w:rFonts w:ascii="Arial" w:hAnsi="Arial" w:cs="Arial"/>
                <w:color w:val="000000"/>
                <w:sz w:val="20"/>
                <w:szCs w:val="20"/>
              </w:rPr>
              <w:t>EF</w:t>
            </w:r>
            <w:r w:rsidRPr="006D61B4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 xml:space="preserve">5G_PROSE_DD </w:t>
            </w:r>
            <w:r w:rsidRPr="005108B6">
              <w:rPr>
                <w:rFonts w:ascii="Arial" w:hAnsi="Arial" w:cs="Arial"/>
                <w:color w:val="000000"/>
                <w:sz w:val="20"/>
                <w:szCs w:val="20"/>
              </w:rPr>
              <w:t xml:space="preserve">(5G </w:t>
            </w:r>
            <w:proofErr w:type="spellStart"/>
            <w:r w:rsidRPr="005108B6">
              <w:rPr>
                <w:rFonts w:ascii="Arial" w:hAnsi="Arial" w:cs="Arial"/>
                <w:color w:val="000000"/>
                <w:sz w:val="20"/>
                <w:szCs w:val="20"/>
              </w:rPr>
              <w:t>ProSe</w:t>
            </w:r>
            <w:proofErr w:type="spellEnd"/>
            <w:r w:rsidRPr="005108B6">
              <w:rPr>
                <w:rFonts w:ascii="Arial" w:hAnsi="Arial" w:cs="Arial"/>
                <w:color w:val="000000"/>
                <w:sz w:val="20"/>
                <w:szCs w:val="20"/>
              </w:rPr>
              <w:t xml:space="preserve"> configuration data for direct discovery)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CF4D8" w14:textId="77777777" w:rsidR="00C60AC9" w:rsidRPr="00B75988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9D4F6" w14:textId="04F84FDF" w:rsidR="00C60AC9" w:rsidRPr="00B75988" w:rsidRDefault="005108B6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 w:rsidR="00D15108" w:rsidRPr="00B7598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D15108" w:rsidRPr="00B75988">
              <w:rPr>
                <w:rFonts w:ascii="Arial" w:hAnsi="Arial" w:cs="Arial"/>
                <w:sz w:val="20"/>
                <w:szCs w:val="20"/>
              </w:rPr>
              <w:t>service</w:t>
            </w:r>
            <w:r w:rsidR="00D151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5988">
              <w:rPr>
                <w:rFonts w:ascii="Arial" w:hAnsi="Arial" w:cs="Arial"/>
                <w:sz w:val="20"/>
                <w:szCs w:val="20"/>
              </w:rPr>
              <w:t>:</w:t>
            </w:r>
            <w:proofErr w:type="gramEnd"/>
            <w:r w:rsidRPr="00B75988">
              <w:rPr>
                <w:rFonts w:ascii="Arial" w:hAnsi="Arial" w:cs="Arial"/>
                <w:sz w:val="20"/>
                <w:szCs w:val="20"/>
              </w:rPr>
              <w:t xml:space="preserve"> 1</w:t>
            </w:r>
            <w:r>
              <w:rPr>
                <w:rFonts w:ascii="Arial" w:hAnsi="Arial" w:cs="Arial"/>
                <w:sz w:val="20"/>
                <w:szCs w:val="20"/>
              </w:rPr>
              <w:t>39,</w:t>
            </w:r>
            <w:r w:rsidR="00D151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35F8">
              <w:rPr>
                <w:rFonts w:ascii="Arial" w:hAnsi="Arial" w:cs="Arial"/>
                <w:sz w:val="20"/>
                <w:szCs w:val="20"/>
              </w:rPr>
              <w:t xml:space="preserve">5G Prose </w:t>
            </w:r>
            <w:r w:rsidRPr="005108B6">
              <w:rPr>
                <w:rFonts w:ascii="Arial" w:hAnsi="Arial" w:cs="Arial"/>
                <w:sz w:val="20"/>
                <w:szCs w:val="20"/>
              </w:rPr>
              <w:t>service</w:t>
            </w:r>
            <w:r w:rsidR="00D15108">
              <w:rPr>
                <w:rFonts w:ascii="Arial" w:hAnsi="Arial" w:cs="Arial"/>
                <w:sz w:val="20"/>
                <w:szCs w:val="20"/>
              </w:rPr>
              <w:t>:</w:t>
            </w:r>
            <w:r w:rsidRPr="005108B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BE10C" w14:textId="4C6B154C" w:rsidR="00C60AC9" w:rsidRPr="00B75988" w:rsidRDefault="007A11F5" w:rsidP="00C60A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&gt;=26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25509E" w14:textId="77777777" w:rsidR="00C60AC9" w:rsidRPr="00B75988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928D47" w14:textId="77777777" w:rsidR="00C60AC9" w:rsidRPr="00B75988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E373B5" w14:paraId="50C8F6AD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35150" w14:textId="1AFC60DA" w:rsidR="00E373B5" w:rsidRPr="00B75988" w:rsidRDefault="00E373B5" w:rsidP="00E373B5">
            <w:pPr>
              <w:rPr>
                <w:rFonts w:ascii="Arial" w:hAnsi="Arial" w:cs="Arial"/>
                <w:sz w:val="20"/>
                <w:szCs w:val="20"/>
              </w:rPr>
            </w:pPr>
            <w:r w:rsidRPr="005108B6">
              <w:rPr>
                <w:rFonts w:ascii="Arial" w:hAnsi="Arial" w:cs="Arial"/>
                <w:color w:val="000000"/>
                <w:sz w:val="20"/>
                <w:szCs w:val="20"/>
              </w:rPr>
              <w:t>EF</w:t>
            </w:r>
            <w:r w:rsidRPr="006D61B4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 xml:space="preserve">5G_PROSE_DC </w:t>
            </w:r>
            <w:r w:rsidRPr="005108B6">
              <w:rPr>
                <w:rFonts w:ascii="Arial" w:hAnsi="Arial" w:cs="Arial"/>
                <w:color w:val="000000"/>
                <w:sz w:val="20"/>
                <w:szCs w:val="20"/>
              </w:rPr>
              <w:t xml:space="preserve">(5G </w:t>
            </w:r>
            <w:proofErr w:type="spellStart"/>
            <w:r w:rsidRPr="005108B6">
              <w:rPr>
                <w:rFonts w:ascii="Arial" w:hAnsi="Arial" w:cs="Arial"/>
                <w:color w:val="000000"/>
                <w:sz w:val="20"/>
                <w:szCs w:val="20"/>
              </w:rPr>
              <w:t>ProSe</w:t>
            </w:r>
            <w:proofErr w:type="spellEnd"/>
            <w:r w:rsidRPr="005108B6">
              <w:rPr>
                <w:rFonts w:ascii="Arial" w:hAnsi="Arial" w:cs="Arial"/>
                <w:color w:val="000000"/>
                <w:sz w:val="20"/>
                <w:szCs w:val="20"/>
              </w:rPr>
              <w:t xml:space="preserve"> configuration data for direct communication)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32CD3" w14:textId="146C309A" w:rsidR="00E373B5" w:rsidRPr="00B75988" w:rsidRDefault="00E373B5" w:rsidP="00E373B5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B6E6C" w14:textId="31E0AF18" w:rsidR="00E373B5" w:rsidRPr="005108B6" w:rsidRDefault="00E373B5" w:rsidP="00E373B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 w:rsidR="002E64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E6461"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proofErr w:type="gramEnd"/>
            <w:r w:rsidRPr="00B75988">
              <w:rPr>
                <w:rFonts w:ascii="Arial" w:hAnsi="Arial" w:cs="Arial"/>
                <w:sz w:val="20"/>
                <w:szCs w:val="20"/>
              </w:rPr>
              <w:t>: 1</w:t>
            </w:r>
            <w:r>
              <w:rPr>
                <w:rFonts w:ascii="Arial" w:hAnsi="Arial" w:cs="Arial"/>
                <w:sz w:val="20"/>
                <w:szCs w:val="20"/>
              </w:rPr>
              <w:t>39,</w:t>
            </w:r>
            <w:r w:rsidR="002E64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35F8">
              <w:rPr>
                <w:rFonts w:ascii="Arial" w:hAnsi="Arial" w:cs="Arial"/>
                <w:sz w:val="20"/>
                <w:szCs w:val="20"/>
              </w:rPr>
              <w:t xml:space="preserve">5G Prose </w:t>
            </w:r>
            <w:r w:rsidR="00B335F8" w:rsidRPr="005108B6">
              <w:rPr>
                <w:rFonts w:ascii="Arial" w:hAnsi="Arial" w:cs="Arial"/>
                <w:sz w:val="20"/>
                <w:szCs w:val="20"/>
              </w:rPr>
              <w:t>service</w:t>
            </w:r>
            <w:r w:rsidR="002E6461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801EC" w14:textId="01330845" w:rsidR="00E373B5" w:rsidRPr="00B75988" w:rsidRDefault="007A11F5" w:rsidP="00E373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&gt;=12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E88A9" w14:textId="52CDBCB6" w:rsidR="00E373B5" w:rsidRPr="00B75988" w:rsidRDefault="00E373B5" w:rsidP="00E373B5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FD91A3" w14:textId="1C17809F" w:rsidR="00E373B5" w:rsidRPr="00B75988" w:rsidRDefault="00E373B5" w:rsidP="00E373B5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C60AC9" w14:paraId="05E128DE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C2A3B" w14:textId="444D577D" w:rsidR="00C60AC9" w:rsidRPr="00B75988" w:rsidRDefault="006D61B4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6D61B4">
              <w:rPr>
                <w:rFonts w:ascii="Arial" w:hAnsi="Arial" w:cs="Arial"/>
                <w:sz w:val="20"/>
                <w:szCs w:val="20"/>
              </w:rPr>
              <w:t>EF</w:t>
            </w:r>
            <w:r w:rsidRPr="006D61B4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5G_PROSE_U2NRU </w:t>
            </w:r>
            <w:r w:rsidRPr="006D61B4">
              <w:rPr>
                <w:rFonts w:ascii="Arial" w:hAnsi="Arial" w:cs="Arial"/>
                <w:sz w:val="20"/>
                <w:szCs w:val="20"/>
              </w:rPr>
              <w:t xml:space="preserve">(5G </w:t>
            </w:r>
            <w:proofErr w:type="spellStart"/>
            <w:r w:rsidRPr="006D61B4">
              <w:rPr>
                <w:rFonts w:ascii="Arial" w:hAnsi="Arial" w:cs="Arial"/>
                <w:sz w:val="20"/>
                <w:szCs w:val="20"/>
              </w:rPr>
              <w:t>ProSe</w:t>
            </w:r>
            <w:proofErr w:type="spellEnd"/>
            <w:r w:rsidRPr="006D61B4">
              <w:rPr>
                <w:rFonts w:ascii="Arial" w:hAnsi="Arial" w:cs="Arial"/>
                <w:sz w:val="20"/>
                <w:szCs w:val="20"/>
              </w:rPr>
              <w:t xml:space="preserve"> configuration data for UE-to-network relay UE)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CFC0B" w14:textId="7225F699" w:rsidR="00C60AC9" w:rsidRPr="00B75988" w:rsidRDefault="006D61B4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DE6F9" w14:textId="2797421E" w:rsidR="00C60AC9" w:rsidRPr="006D61B4" w:rsidRDefault="006D61B4" w:rsidP="006D61B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75988">
              <w:rPr>
                <w:rFonts w:ascii="Arial" w:hAnsi="Arial" w:cs="Arial"/>
                <w:sz w:val="20"/>
                <w:szCs w:val="20"/>
              </w:rPr>
              <w:t>UST</w:t>
            </w:r>
            <w:r w:rsidR="00062E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2E04"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proofErr w:type="gramEnd"/>
            <w:r w:rsidR="00C5373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7598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39,</w:t>
            </w:r>
            <w:r w:rsidR="00062E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35F8">
              <w:rPr>
                <w:rFonts w:ascii="Arial" w:hAnsi="Arial" w:cs="Arial"/>
                <w:sz w:val="20"/>
                <w:szCs w:val="20"/>
              </w:rPr>
              <w:t xml:space="preserve">5G Prose </w:t>
            </w:r>
            <w:r w:rsidR="00B335F8" w:rsidRPr="005108B6">
              <w:rPr>
                <w:rFonts w:ascii="Arial" w:hAnsi="Arial" w:cs="Arial"/>
                <w:sz w:val="20"/>
                <w:szCs w:val="20"/>
              </w:rPr>
              <w:t>service</w:t>
            </w:r>
            <w:r w:rsidR="00062E04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2A20B" w14:textId="59B985D4" w:rsidR="00C60AC9" w:rsidRPr="00B75988" w:rsidRDefault="007A11F5" w:rsidP="00C60A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&gt;=32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1F53B2" w14:textId="77777777" w:rsidR="00C60AC9" w:rsidRPr="00B75988" w:rsidRDefault="00C60AC9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A8305" w14:textId="7D25A790" w:rsidR="00C60AC9" w:rsidRPr="00B75988" w:rsidRDefault="006D61B4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6D61B4" w14:paraId="110EC343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97C28" w14:textId="48ED9319" w:rsidR="006D61B4" w:rsidRPr="00B75988" w:rsidRDefault="006D61B4" w:rsidP="006D61B4">
            <w:pPr>
              <w:rPr>
                <w:rFonts w:ascii="Arial" w:hAnsi="Arial" w:cs="Arial"/>
                <w:sz w:val="20"/>
                <w:szCs w:val="20"/>
              </w:rPr>
            </w:pPr>
            <w:r w:rsidRPr="006D61B4">
              <w:rPr>
                <w:rFonts w:ascii="Arial" w:hAnsi="Arial" w:cs="Arial"/>
                <w:sz w:val="20"/>
                <w:szCs w:val="20"/>
              </w:rPr>
              <w:t>EF</w:t>
            </w:r>
            <w:r w:rsidRPr="006D61B4">
              <w:rPr>
                <w:rFonts w:ascii="Arial" w:hAnsi="Arial" w:cs="Arial"/>
                <w:sz w:val="20"/>
                <w:szCs w:val="20"/>
                <w:vertAlign w:val="subscript"/>
              </w:rPr>
              <w:t>5G_PROSE</w:t>
            </w:r>
            <w:r w:rsidRPr="007A11F5">
              <w:rPr>
                <w:rFonts w:ascii="Arial" w:hAnsi="Arial" w:cs="Arial"/>
                <w:sz w:val="20"/>
                <w:szCs w:val="20"/>
                <w:vertAlign w:val="subscript"/>
              </w:rPr>
              <w:t>_RU</w:t>
            </w:r>
            <w:r w:rsidRPr="006D61B4">
              <w:rPr>
                <w:rFonts w:ascii="Arial" w:hAnsi="Arial" w:cs="Arial"/>
                <w:sz w:val="20"/>
                <w:szCs w:val="20"/>
              </w:rPr>
              <w:t xml:space="preserve"> (5G </w:t>
            </w:r>
            <w:proofErr w:type="spellStart"/>
            <w:r w:rsidRPr="006D61B4">
              <w:rPr>
                <w:rFonts w:ascii="Arial" w:hAnsi="Arial" w:cs="Arial"/>
                <w:sz w:val="20"/>
                <w:szCs w:val="20"/>
              </w:rPr>
              <w:t>ProSe</w:t>
            </w:r>
            <w:proofErr w:type="spellEnd"/>
            <w:r w:rsidRPr="006D61B4">
              <w:rPr>
                <w:rFonts w:ascii="Arial" w:hAnsi="Arial" w:cs="Arial"/>
                <w:sz w:val="20"/>
                <w:szCs w:val="20"/>
              </w:rPr>
              <w:t xml:space="preserve"> configuration data for remote UE)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CC426" w14:textId="587CB520" w:rsidR="006D61B4" w:rsidRPr="00B75988" w:rsidRDefault="006D61B4" w:rsidP="006D61B4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DD9CC" w14:textId="03DBB20E" w:rsidR="006D61B4" w:rsidRPr="006D61B4" w:rsidRDefault="006D61B4" w:rsidP="006D61B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D61B4">
              <w:rPr>
                <w:rFonts w:ascii="Arial" w:hAnsi="Arial" w:cs="Arial"/>
                <w:sz w:val="20"/>
                <w:szCs w:val="20"/>
              </w:rPr>
              <w:t>UST</w:t>
            </w:r>
            <w:r w:rsidR="000958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958DF"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proofErr w:type="gramEnd"/>
            <w:r w:rsidR="000958D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D61B4">
              <w:rPr>
                <w:rFonts w:ascii="Arial" w:hAnsi="Arial" w:cs="Arial"/>
                <w:sz w:val="20"/>
                <w:szCs w:val="20"/>
              </w:rPr>
              <w:t xml:space="preserve">139, </w:t>
            </w:r>
            <w:r w:rsidR="00B335F8">
              <w:rPr>
                <w:rFonts w:ascii="Arial" w:hAnsi="Arial" w:cs="Arial"/>
                <w:sz w:val="20"/>
                <w:szCs w:val="20"/>
              </w:rPr>
              <w:t xml:space="preserve">5G Prose </w:t>
            </w:r>
            <w:r w:rsidR="00B335F8" w:rsidRPr="005108B6">
              <w:rPr>
                <w:rFonts w:ascii="Arial" w:hAnsi="Arial" w:cs="Arial"/>
                <w:sz w:val="20"/>
                <w:szCs w:val="20"/>
              </w:rPr>
              <w:t>service</w:t>
            </w:r>
            <w:r w:rsidR="000958DF">
              <w:rPr>
                <w:rFonts w:ascii="Arial" w:hAnsi="Arial" w:cs="Arial"/>
                <w:sz w:val="20"/>
                <w:szCs w:val="20"/>
              </w:rPr>
              <w:t>:</w:t>
            </w:r>
            <w:r w:rsidR="00B335F8" w:rsidRPr="005108B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9217A" w14:textId="29A7E64A" w:rsidR="006D61B4" w:rsidRPr="00B75988" w:rsidRDefault="00CF0460" w:rsidP="006D6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&gt;=29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63243" w14:textId="43FCF441" w:rsidR="006D61B4" w:rsidRPr="00B75988" w:rsidRDefault="006D61B4" w:rsidP="006D61B4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33896" w14:textId="3F1F0CBD" w:rsidR="006D61B4" w:rsidRPr="00B75988" w:rsidRDefault="006D61B4" w:rsidP="006D61B4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6D61B4" w14:paraId="4E301537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5A2F9" w14:textId="5F9E212E" w:rsidR="006D61B4" w:rsidRDefault="006D61B4" w:rsidP="006D61B4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6D61B4">
              <w:rPr>
                <w:rFonts w:ascii="Arial Narrow" w:hAnsi="Arial Narrow" w:cs="Calibri"/>
                <w:sz w:val="20"/>
                <w:szCs w:val="20"/>
              </w:rPr>
              <w:t>EF</w:t>
            </w:r>
            <w:r w:rsidRPr="006D61B4">
              <w:rPr>
                <w:rFonts w:ascii="Arial Narrow" w:hAnsi="Arial Narrow" w:cs="Calibri"/>
                <w:sz w:val="20"/>
                <w:szCs w:val="20"/>
                <w:vertAlign w:val="subscript"/>
              </w:rPr>
              <w:t xml:space="preserve">5G_PROSE_UIR </w:t>
            </w:r>
            <w:r w:rsidRPr="006D61B4">
              <w:rPr>
                <w:rFonts w:ascii="Arial Narrow" w:hAnsi="Arial Narrow" w:cs="Calibri"/>
                <w:sz w:val="20"/>
                <w:szCs w:val="20"/>
              </w:rPr>
              <w:t xml:space="preserve">(5G </w:t>
            </w:r>
            <w:proofErr w:type="spellStart"/>
            <w:r w:rsidRPr="006D61B4">
              <w:rPr>
                <w:rFonts w:ascii="Arial Narrow" w:hAnsi="Arial Narrow" w:cs="Calibri"/>
                <w:sz w:val="20"/>
                <w:szCs w:val="20"/>
              </w:rPr>
              <w:t>ProSe</w:t>
            </w:r>
            <w:proofErr w:type="spellEnd"/>
            <w:r w:rsidRPr="006D61B4">
              <w:rPr>
                <w:rFonts w:ascii="Arial Narrow" w:hAnsi="Arial Narrow" w:cs="Calibri"/>
                <w:sz w:val="20"/>
                <w:szCs w:val="20"/>
              </w:rPr>
              <w:t xml:space="preserve"> configuration data for usage information reporting)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A2F28" w14:textId="073BC13B" w:rsidR="006D61B4" w:rsidRDefault="006D61B4" w:rsidP="006D61B4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5G_ProSe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FDF62" w14:textId="6E93EC1C" w:rsidR="006D61B4" w:rsidRPr="006D61B4" w:rsidRDefault="006D61B4" w:rsidP="006D61B4">
            <w:pPr>
              <w:rPr>
                <w:rFonts w:ascii="Arial Narrow" w:hAnsi="Arial Narrow" w:cs="Calibri"/>
                <w:sz w:val="20"/>
                <w:szCs w:val="20"/>
              </w:rPr>
            </w:pPr>
            <w:proofErr w:type="gramStart"/>
            <w:r w:rsidRPr="006D61B4">
              <w:rPr>
                <w:rFonts w:ascii="Arial" w:hAnsi="Arial" w:cs="Arial"/>
                <w:sz w:val="20"/>
                <w:szCs w:val="20"/>
              </w:rPr>
              <w:t>UST</w:t>
            </w:r>
            <w:r w:rsidR="00EE32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320A" w:rsidRPr="00B75988">
              <w:rPr>
                <w:rFonts w:ascii="Arial" w:hAnsi="Arial" w:cs="Arial"/>
                <w:sz w:val="20"/>
                <w:szCs w:val="20"/>
              </w:rPr>
              <w:t xml:space="preserve"> service</w:t>
            </w:r>
            <w:proofErr w:type="gramEnd"/>
            <w:r w:rsidR="00EE320A">
              <w:rPr>
                <w:rFonts w:ascii="Arial" w:hAnsi="Arial" w:cs="Arial"/>
                <w:sz w:val="20"/>
                <w:szCs w:val="20"/>
              </w:rPr>
              <w:t>:</w:t>
            </w:r>
            <w:r w:rsidRPr="006D61B4">
              <w:rPr>
                <w:rFonts w:ascii="Arial" w:hAnsi="Arial" w:cs="Arial"/>
                <w:sz w:val="20"/>
                <w:szCs w:val="20"/>
              </w:rPr>
              <w:t xml:space="preserve"> 139,</w:t>
            </w:r>
            <w:r w:rsidR="00EE32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B741F">
              <w:rPr>
                <w:rFonts w:ascii="Arial" w:hAnsi="Arial" w:cs="Arial"/>
                <w:sz w:val="20"/>
                <w:szCs w:val="20"/>
              </w:rPr>
              <w:t xml:space="preserve">5G Prose </w:t>
            </w:r>
            <w:r w:rsidR="001B741F" w:rsidRPr="005108B6">
              <w:rPr>
                <w:rFonts w:ascii="Arial" w:hAnsi="Arial" w:cs="Arial"/>
                <w:sz w:val="20"/>
                <w:szCs w:val="20"/>
              </w:rPr>
              <w:t>service</w:t>
            </w:r>
            <w:r w:rsidR="00EE320A">
              <w:rPr>
                <w:rFonts w:ascii="Arial" w:hAnsi="Arial" w:cs="Arial"/>
                <w:sz w:val="20"/>
                <w:szCs w:val="20"/>
              </w:rPr>
              <w:t>:</w:t>
            </w:r>
            <w:r w:rsidR="001B741F" w:rsidRPr="005108B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0981E1" w14:textId="16682A44" w:rsidR="006D61B4" w:rsidRDefault="00CF0460" w:rsidP="006D61B4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&gt;=32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84EF6" w14:textId="5DC7E014" w:rsidR="006D61B4" w:rsidRDefault="006D61B4" w:rsidP="006D61B4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9EC04" w14:textId="1C0CD5D8" w:rsidR="006D61B4" w:rsidRDefault="006D61B4" w:rsidP="006D61B4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C60AC9" w14:paraId="65A4B883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8BE87" w14:textId="6FCE0326" w:rsidR="00C60AC9" w:rsidRPr="008B37ED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B37ED">
              <w:rPr>
                <w:rFonts w:ascii="Arial Narrow" w:hAnsi="Arial Narrow" w:cs="Calibri"/>
                <w:sz w:val="20"/>
                <w:szCs w:val="20"/>
              </w:rPr>
              <w:t>DF</w:t>
            </w:r>
            <w:r w:rsidRPr="008B37ED">
              <w:rPr>
                <w:rFonts w:ascii="Arial Narrow" w:hAnsi="Arial Narrow" w:cs="Calibri"/>
                <w:sz w:val="20"/>
                <w:szCs w:val="20"/>
                <w:vertAlign w:val="subscript"/>
              </w:rPr>
              <w:t>SNPN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22778" w14:textId="048D5D5A" w:rsidR="00C60AC9" w:rsidRPr="008B37ED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ADF-USIM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10C0D" w14:textId="031AC4BC" w:rsidR="00C60AC9" w:rsidRPr="008B37ED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B37ED">
              <w:rPr>
                <w:rFonts w:ascii="Arial Narrow" w:hAnsi="Arial Narrow" w:cs="Calibri"/>
                <w:sz w:val="20"/>
                <w:szCs w:val="20"/>
              </w:rPr>
              <w:t>UST service 143 or 146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7FFF4" w14:textId="77777777" w:rsidR="00C60AC9" w:rsidRPr="008B37ED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72F415" w14:textId="77777777" w:rsidR="00C60AC9" w:rsidRPr="008B37ED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A8533" w14:textId="215CED90" w:rsidR="00C60AC9" w:rsidRPr="008B37ED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B37ED">
              <w:rPr>
                <w:rFonts w:ascii="Arial" w:hAnsi="Arial" w:cs="Arial"/>
                <w:sz w:val="20"/>
                <w:szCs w:val="20"/>
              </w:rPr>
              <w:t>31.102/New DF</w:t>
            </w:r>
          </w:p>
        </w:tc>
      </w:tr>
      <w:tr w:rsidR="00C60AC9" w14:paraId="710E4CEE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88457" w14:textId="2F4E5C46" w:rsidR="00C60AC9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0D3E">
              <w:rPr>
                <w:rFonts w:ascii="Arial Narrow" w:hAnsi="Arial Narrow" w:cs="Calibri"/>
                <w:sz w:val="20"/>
                <w:szCs w:val="20"/>
              </w:rPr>
              <w:t>EF</w:t>
            </w:r>
            <w:r w:rsidRPr="00865553">
              <w:rPr>
                <w:rFonts w:ascii="Arial Narrow" w:hAnsi="Arial Narrow" w:cs="Calibri"/>
                <w:sz w:val="20"/>
                <w:szCs w:val="20"/>
                <w:vertAlign w:val="subscript"/>
              </w:rPr>
              <w:t xml:space="preserve">PWS_SNPN </w:t>
            </w:r>
            <w:r w:rsidRPr="00B70D3E">
              <w:rPr>
                <w:rFonts w:ascii="Arial Narrow" w:hAnsi="Arial Narrow" w:cs="Calibri"/>
                <w:sz w:val="20"/>
                <w:szCs w:val="20"/>
              </w:rPr>
              <w:t>(Public Warning System in SNPNs)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9FE1C" w14:textId="1C37168D" w:rsidR="00C60AC9" w:rsidRPr="00DF7F30" w:rsidRDefault="00DF7F30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DF7F30">
              <w:rPr>
                <w:rFonts w:ascii="Arial Narrow" w:hAnsi="Arial Narrow" w:cs="Calibri"/>
                <w:sz w:val="20"/>
                <w:szCs w:val="20"/>
              </w:rPr>
              <w:t>DF</w:t>
            </w:r>
            <w:r w:rsidRPr="00DF7F30">
              <w:rPr>
                <w:rFonts w:ascii="Arial Narrow" w:hAnsi="Arial Narrow" w:cs="Calibri"/>
                <w:sz w:val="20"/>
                <w:szCs w:val="20"/>
                <w:vertAlign w:val="subscript"/>
              </w:rPr>
              <w:t>SNPN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63F6F" w14:textId="44B8B13B" w:rsidR="00C60AC9" w:rsidRPr="00811B0F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1B0F">
              <w:rPr>
                <w:rFonts w:ascii="Arial Narrow" w:hAnsi="Arial Narrow" w:cs="Calibri"/>
                <w:sz w:val="20"/>
                <w:szCs w:val="20"/>
              </w:rPr>
              <w:t>UST service</w:t>
            </w:r>
            <w:r w:rsidR="00A83B87">
              <w:rPr>
                <w:rFonts w:ascii="Arial Narrow" w:hAnsi="Arial Narrow" w:cs="Calibri"/>
                <w:sz w:val="20"/>
                <w:szCs w:val="20"/>
              </w:rPr>
              <w:t xml:space="preserve">: </w:t>
            </w:r>
            <w:r w:rsidRPr="00811B0F">
              <w:rPr>
                <w:rFonts w:ascii="Arial Narrow" w:hAnsi="Arial Narrow" w:cs="Calibri"/>
                <w:sz w:val="20"/>
                <w:szCs w:val="20"/>
              </w:rPr>
              <w:t>143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C2ED6" w14:textId="0EDA4D05" w:rsidR="00C60AC9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=1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ED9358" w14:textId="0042BC83" w:rsidR="00C60AC9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3A9260" w14:textId="2A819ABC" w:rsidR="00C60AC9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C60AC9" w14:paraId="6707FCB6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9C6F1" w14:textId="00B0BEB2" w:rsidR="00C60AC9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0D3E">
              <w:rPr>
                <w:rFonts w:ascii="Arial Narrow" w:hAnsi="Arial Narrow" w:cs="Calibri"/>
                <w:sz w:val="20"/>
                <w:szCs w:val="20"/>
              </w:rPr>
              <w:t>EF</w:t>
            </w:r>
            <w:r w:rsidRPr="006B3DC9">
              <w:rPr>
                <w:rFonts w:ascii="Arial Narrow" w:hAnsi="Arial Narrow" w:cs="Calibri"/>
                <w:sz w:val="20"/>
                <w:szCs w:val="20"/>
                <w:vertAlign w:val="subscript"/>
              </w:rPr>
              <w:t>NID</w:t>
            </w:r>
            <w:r w:rsidRPr="00865553">
              <w:rPr>
                <w:rFonts w:ascii="Arial Narrow" w:hAnsi="Arial Narrow" w:cs="Calibri"/>
                <w:sz w:val="20"/>
                <w:szCs w:val="20"/>
                <w:vertAlign w:val="subscript"/>
              </w:rPr>
              <w:t xml:space="preserve"> </w:t>
            </w:r>
            <w:r w:rsidRPr="00B70D3E">
              <w:rPr>
                <w:rFonts w:ascii="Arial Narrow" w:hAnsi="Arial Narrow" w:cs="Calibri"/>
                <w:sz w:val="20"/>
                <w:szCs w:val="20"/>
              </w:rPr>
              <w:t>(</w:t>
            </w:r>
            <w:r w:rsidRPr="006B3DC9">
              <w:rPr>
                <w:rFonts w:ascii="Arial Narrow" w:hAnsi="Arial Narrow" w:cs="Calibri"/>
                <w:sz w:val="20"/>
                <w:szCs w:val="20"/>
              </w:rPr>
              <w:t>Network Identifier for SNPN</w:t>
            </w:r>
            <w:r w:rsidRPr="00B70D3E">
              <w:rPr>
                <w:rFonts w:ascii="Arial Narrow" w:hAnsi="Arial Narrow" w:cs="Calibri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1E6E4" w14:textId="0868D387" w:rsidR="00C60AC9" w:rsidRPr="00DF7F30" w:rsidRDefault="00DF7F30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DF7F30">
              <w:rPr>
                <w:rFonts w:ascii="Arial Narrow" w:hAnsi="Arial Narrow" w:cs="Calibri"/>
                <w:sz w:val="20"/>
                <w:szCs w:val="20"/>
              </w:rPr>
              <w:t>DF</w:t>
            </w:r>
            <w:r w:rsidRPr="00DF7F30">
              <w:rPr>
                <w:rFonts w:ascii="Arial Narrow" w:hAnsi="Arial Narrow" w:cs="Calibri"/>
                <w:sz w:val="20"/>
                <w:szCs w:val="20"/>
                <w:vertAlign w:val="subscript"/>
              </w:rPr>
              <w:t>SNPN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37C6B" w14:textId="53503A8F" w:rsidR="00C60AC9" w:rsidRPr="00AF0B18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1B0F">
              <w:rPr>
                <w:rFonts w:ascii="Arial Narrow" w:hAnsi="Arial Narrow" w:cs="Calibri"/>
                <w:sz w:val="20"/>
                <w:szCs w:val="20"/>
              </w:rPr>
              <w:t>UST service</w:t>
            </w:r>
            <w:r w:rsidR="00A83B87">
              <w:rPr>
                <w:rFonts w:ascii="Arial Narrow" w:hAnsi="Arial Narrow" w:cs="Calibri"/>
                <w:sz w:val="20"/>
                <w:szCs w:val="20"/>
              </w:rPr>
              <w:t xml:space="preserve">: </w:t>
            </w:r>
            <w:r w:rsidRPr="00811B0F">
              <w:rPr>
                <w:rFonts w:ascii="Arial Narrow" w:hAnsi="Arial Narrow" w:cs="Calibri"/>
                <w:sz w:val="20"/>
                <w:szCs w:val="20"/>
              </w:rPr>
              <w:t>14</w:t>
            </w:r>
            <w:r>
              <w:rPr>
                <w:rFonts w:ascii="Arial Narrow" w:hAnsi="Arial Narrow" w:cs="Calibri"/>
                <w:sz w:val="20"/>
                <w:szCs w:val="20"/>
              </w:rPr>
              <w:t>6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8C233" w14:textId="0969D03D" w:rsidR="00C60AC9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=6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F1A9C" w14:textId="1B468DE3" w:rsidR="00C60AC9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Linear Fixed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CA4B8" w14:textId="4919ED32" w:rsidR="00C60AC9" w:rsidRDefault="00C60AC9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DF7F30" w14:paraId="041C8C72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BDA54" w14:textId="59F5D0E5" w:rsidR="00DF7F30" w:rsidRPr="00B70D3E" w:rsidRDefault="00DF7F30" w:rsidP="00DF7F30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F2E4A">
              <w:rPr>
                <w:rFonts w:ascii="Arial Narrow" w:hAnsi="Arial Narrow" w:cs="Calibri"/>
                <w:sz w:val="20"/>
                <w:szCs w:val="20"/>
              </w:rPr>
              <w:t>EF</w:t>
            </w:r>
            <w:r w:rsidRPr="000F2E4A">
              <w:rPr>
                <w:rFonts w:ascii="Arial Narrow" w:hAnsi="Arial Narrow" w:cs="Calibri"/>
                <w:sz w:val="20"/>
                <w:szCs w:val="20"/>
                <w:vertAlign w:val="subscript"/>
              </w:rPr>
              <w:t>CAG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38AFA" w14:textId="38878D47" w:rsidR="00DF7F30" w:rsidRDefault="00DF7F30" w:rsidP="00DF7F30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S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714" w14:textId="0C2B0F08" w:rsidR="00DF7F30" w:rsidRPr="00811B0F" w:rsidRDefault="00DF7F30" w:rsidP="00DF7F30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1B0F">
              <w:rPr>
                <w:rFonts w:ascii="Arial Narrow" w:hAnsi="Arial Narrow" w:cs="Calibri"/>
                <w:sz w:val="20"/>
                <w:szCs w:val="20"/>
              </w:rPr>
              <w:t>UST service</w:t>
            </w:r>
            <w:r w:rsidR="00A83B87">
              <w:rPr>
                <w:rFonts w:ascii="Arial Narrow" w:hAnsi="Arial Narrow" w:cs="Calibri"/>
                <w:sz w:val="20"/>
                <w:szCs w:val="20"/>
              </w:rPr>
              <w:t xml:space="preserve">: </w:t>
            </w:r>
            <w:r w:rsidRPr="00811B0F">
              <w:rPr>
                <w:rFonts w:ascii="Arial Narrow" w:hAnsi="Arial Narrow" w:cs="Calibri"/>
                <w:sz w:val="20"/>
                <w:szCs w:val="20"/>
              </w:rPr>
              <w:t>1</w:t>
            </w:r>
            <w:r>
              <w:rPr>
                <w:rFonts w:ascii="Arial Narrow" w:hAnsi="Arial Narrow" w:cs="Calibri"/>
                <w:sz w:val="20"/>
                <w:szCs w:val="20"/>
              </w:rPr>
              <w:t>37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0276F" w14:textId="465A485E" w:rsidR="00DF7F30" w:rsidRDefault="001532D6" w:rsidP="00DF7F30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85C01E" w14:textId="07295648" w:rsidR="00DF7F30" w:rsidRPr="00B75988" w:rsidRDefault="00DF7F30" w:rsidP="00DF7F30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27FCDD" w14:textId="57DFB809" w:rsidR="00DF7F30" w:rsidRPr="00B75988" w:rsidRDefault="00DF7F30" w:rsidP="00DF7F30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DF7F30" w14:paraId="5EA84E7A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8DE7F" w14:textId="4A2E64D5" w:rsidR="00DF7F30" w:rsidRPr="00B70D3E" w:rsidRDefault="00DF7F30" w:rsidP="00DF7F30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F2E4A">
              <w:rPr>
                <w:rFonts w:ascii="Arial Narrow" w:hAnsi="Arial Narrow" w:cs="Calibri"/>
                <w:sz w:val="20"/>
                <w:szCs w:val="20"/>
              </w:rPr>
              <w:t>EF</w:t>
            </w:r>
            <w:r w:rsidRPr="000F2E4A">
              <w:rPr>
                <w:rFonts w:ascii="Arial Narrow" w:hAnsi="Arial Narrow" w:cs="Calibri"/>
                <w:sz w:val="20"/>
                <w:szCs w:val="20"/>
                <w:vertAlign w:val="subscript"/>
              </w:rPr>
              <w:t>SOR-CMCI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C801B" w14:textId="6B7798E4" w:rsidR="00DF7F30" w:rsidRDefault="00DF7F30" w:rsidP="00DF7F30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S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B8113" w14:textId="37D3F685" w:rsidR="00DF7F30" w:rsidRPr="00811B0F" w:rsidRDefault="00DF7F30" w:rsidP="00DF7F30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1B0F">
              <w:rPr>
                <w:rFonts w:ascii="Arial Narrow" w:hAnsi="Arial Narrow" w:cs="Calibri"/>
                <w:sz w:val="20"/>
                <w:szCs w:val="20"/>
              </w:rPr>
              <w:t>UST service</w:t>
            </w:r>
            <w:r w:rsidR="00A83B87">
              <w:rPr>
                <w:rFonts w:ascii="Arial Narrow" w:hAnsi="Arial Narrow" w:cs="Calibri"/>
                <w:sz w:val="20"/>
                <w:szCs w:val="20"/>
              </w:rPr>
              <w:t xml:space="preserve">: </w:t>
            </w:r>
            <w:r w:rsidRPr="00811B0F">
              <w:rPr>
                <w:rFonts w:ascii="Arial Narrow" w:hAnsi="Arial Narrow" w:cs="Calibri"/>
                <w:sz w:val="20"/>
                <w:szCs w:val="20"/>
              </w:rPr>
              <w:t>1</w:t>
            </w:r>
            <w:r>
              <w:rPr>
                <w:rFonts w:ascii="Arial Narrow" w:hAnsi="Arial Narrow" w:cs="Calibri"/>
                <w:sz w:val="20"/>
                <w:szCs w:val="20"/>
              </w:rPr>
              <w:t>38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373B7" w14:textId="44E49B9E" w:rsidR="00DF7F30" w:rsidRDefault="003F2907" w:rsidP="00DF7F30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</w:t>
            </w:r>
            <w:r w:rsidR="002A3BE3">
              <w:rPr>
                <w:rFonts w:ascii="Arial" w:hAnsi="Arial" w:cs="Arial"/>
                <w:sz w:val="20"/>
                <w:szCs w:val="20"/>
              </w:rPr>
              <w:t>=7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B2E10" w14:textId="04B489B2" w:rsidR="00DF7F30" w:rsidRPr="00B75988" w:rsidRDefault="00DF7F30" w:rsidP="00DF7F30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2FBF2" w14:textId="1B16EDC8" w:rsidR="00DF7F30" w:rsidRPr="00B75988" w:rsidRDefault="00F75E62" w:rsidP="00DF7F30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0F2E4A" w14:paraId="63031F2E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574A3" w14:textId="1724D4E3" w:rsidR="000F2E4A" w:rsidRPr="000F2E4A" w:rsidRDefault="000F2E4A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F2E4A">
              <w:rPr>
                <w:rFonts w:ascii="Arial Narrow" w:hAnsi="Arial Narrow" w:cs="Calibri"/>
                <w:sz w:val="20"/>
                <w:szCs w:val="20"/>
              </w:rPr>
              <w:t>EF</w:t>
            </w:r>
            <w:r w:rsidRPr="000F2E4A">
              <w:rPr>
                <w:rFonts w:ascii="Arial Narrow" w:hAnsi="Arial Narrow" w:cs="Calibri"/>
                <w:sz w:val="20"/>
                <w:szCs w:val="20"/>
                <w:vertAlign w:val="subscript"/>
              </w:rPr>
              <w:t>DRI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890BD" w14:textId="663158B0" w:rsidR="000F2E4A" w:rsidRDefault="00DF7F30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S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5A8B4" w14:textId="32B9A072" w:rsidR="000F2E4A" w:rsidRPr="00811B0F" w:rsidRDefault="002A3BE3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1B0F">
              <w:rPr>
                <w:rFonts w:ascii="Arial Narrow" w:hAnsi="Arial Narrow" w:cs="Calibri"/>
                <w:sz w:val="20"/>
                <w:szCs w:val="20"/>
              </w:rPr>
              <w:t>UST service</w:t>
            </w:r>
            <w:r w:rsidR="00A83B87">
              <w:rPr>
                <w:rFonts w:ascii="Arial Narrow" w:hAnsi="Arial Narrow" w:cs="Calibri"/>
                <w:sz w:val="20"/>
                <w:szCs w:val="20"/>
              </w:rPr>
              <w:t xml:space="preserve">: </w:t>
            </w:r>
            <w:r w:rsidRPr="00811B0F">
              <w:rPr>
                <w:rFonts w:ascii="Arial Narrow" w:hAnsi="Arial Narrow" w:cs="Calibri"/>
                <w:sz w:val="20"/>
                <w:szCs w:val="20"/>
              </w:rPr>
              <w:t>1</w:t>
            </w:r>
            <w:r>
              <w:rPr>
                <w:rFonts w:ascii="Arial Narrow" w:hAnsi="Arial Narrow" w:cs="Calibri"/>
                <w:sz w:val="20"/>
                <w:szCs w:val="20"/>
              </w:rPr>
              <w:t>40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C5FFF1" w14:textId="1DEE5BDF" w:rsidR="000F2E4A" w:rsidRDefault="00BA5BE0" w:rsidP="00C60AC9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8B8BC" w14:textId="55FCA07F" w:rsidR="000F2E4A" w:rsidRPr="00B75988" w:rsidRDefault="00BA5BE0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3EBA0" w14:textId="3855795E" w:rsidR="000F2E4A" w:rsidRPr="00B75988" w:rsidRDefault="00693D6F" w:rsidP="00C60AC9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693D6F" w14:paraId="2D6C35FA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C8ABC" w14:textId="2636A161" w:rsidR="00693D6F" w:rsidRPr="000F2E4A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F2E4A">
              <w:rPr>
                <w:rFonts w:ascii="Arial Narrow" w:hAnsi="Arial Narrow" w:cs="Calibri"/>
                <w:sz w:val="20"/>
                <w:szCs w:val="20"/>
              </w:rPr>
              <w:t>EF</w:t>
            </w:r>
            <w:r w:rsidRPr="000F2E4A">
              <w:rPr>
                <w:rFonts w:ascii="Arial Narrow" w:hAnsi="Arial Narrow" w:cs="Calibri"/>
                <w:sz w:val="20"/>
                <w:szCs w:val="20"/>
                <w:vertAlign w:val="subscript"/>
              </w:rPr>
              <w:t>5GSEDRX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2F93B" w14:textId="0E244D81" w:rsidR="00693D6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S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02958" w14:textId="3A2DE5B7" w:rsidR="00693D6F" w:rsidRPr="00811B0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1B0F">
              <w:rPr>
                <w:rFonts w:ascii="Arial Narrow" w:hAnsi="Arial Narrow" w:cs="Calibri"/>
                <w:sz w:val="20"/>
                <w:szCs w:val="20"/>
              </w:rPr>
              <w:t>UST service</w:t>
            </w:r>
            <w:r w:rsidR="00A83B87">
              <w:rPr>
                <w:rFonts w:ascii="Arial Narrow" w:hAnsi="Arial Narrow" w:cs="Calibri"/>
                <w:sz w:val="20"/>
                <w:szCs w:val="20"/>
              </w:rPr>
              <w:t xml:space="preserve">: </w:t>
            </w:r>
            <w:r w:rsidRPr="00811B0F">
              <w:rPr>
                <w:rFonts w:ascii="Arial Narrow" w:hAnsi="Arial Narrow" w:cs="Calibri"/>
                <w:sz w:val="20"/>
                <w:szCs w:val="20"/>
              </w:rPr>
              <w:t>1</w:t>
            </w:r>
            <w:r>
              <w:rPr>
                <w:rFonts w:ascii="Arial Narrow" w:hAnsi="Arial Narrow" w:cs="Calibri"/>
                <w:sz w:val="20"/>
                <w:szCs w:val="20"/>
              </w:rPr>
              <w:t>41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EF7CD" w14:textId="565DE65C" w:rsidR="00693D6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&gt;=2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453D5A" w14:textId="7796F8BE" w:rsidR="00693D6F" w:rsidRPr="00B75988" w:rsidRDefault="00693D6F" w:rsidP="00693D6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F8348" w14:textId="75D1945F" w:rsidR="00693D6F" w:rsidRPr="00B75988" w:rsidRDefault="00693D6F" w:rsidP="00693D6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693D6F" w14:paraId="04B7237B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B737A" w14:textId="52A281D1" w:rsidR="00693D6F" w:rsidRPr="000F2E4A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F2E4A">
              <w:rPr>
                <w:rFonts w:ascii="Arial Narrow" w:hAnsi="Arial Narrow" w:cs="Calibri"/>
                <w:sz w:val="20"/>
                <w:szCs w:val="20"/>
              </w:rPr>
              <w:t>EF</w:t>
            </w:r>
            <w:r w:rsidRPr="000F2E4A">
              <w:rPr>
                <w:rFonts w:ascii="Arial Narrow" w:hAnsi="Arial Narrow" w:cs="Calibri"/>
                <w:sz w:val="20"/>
                <w:szCs w:val="20"/>
                <w:vertAlign w:val="subscript"/>
              </w:rPr>
              <w:t>5GNSWO_CON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9E257" w14:textId="21BE011E" w:rsidR="00693D6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S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D0756" w14:textId="4D0412E3" w:rsidR="00693D6F" w:rsidRPr="00811B0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1B0F">
              <w:rPr>
                <w:rFonts w:ascii="Arial Narrow" w:hAnsi="Arial Narrow" w:cs="Calibri"/>
                <w:sz w:val="20"/>
                <w:szCs w:val="20"/>
              </w:rPr>
              <w:t>UST service</w:t>
            </w:r>
            <w:r w:rsidR="00A83B87">
              <w:rPr>
                <w:rFonts w:ascii="Arial Narrow" w:hAnsi="Arial Narrow" w:cs="Calibri"/>
                <w:sz w:val="20"/>
                <w:szCs w:val="20"/>
              </w:rPr>
              <w:t xml:space="preserve">: </w:t>
            </w:r>
            <w:r w:rsidRPr="00811B0F">
              <w:rPr>
                <w:rFonts w:ascii="Arial Narrow" w:hAnsi="Arial Narrow" w:cs="Calibri"/>
                <w:sz w:val="20"/>
                <w:szCs w:val="20"/>
              </w:rPr>
              <w:t>1</w:t>
            </w:r>
            <w:r>
              <w:rPr>
                <w:rFonts w:ascii="Arial Narrow" w:hAnsi="Arial Narrow" w:cs="Calibri"/>
                <w:sz w:val="20"/>
                <w:szCs w:val="20"/>
              </w:rPr>
              <w:t>42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F3F04" w14:textId="2AFF5EFF" w:rsidR="00693D6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&gt;=1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14EF3" w14:textId="7C26CCAE" w:rsidR="00693D6F" w:rsidRPr="00B75988" w:rsidRDefault="00693D6F" w:rsidP="00693D6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DE9997" w14:textId="33D42335" w:rsidR="00693D6F" w:rsidRPr="00B75988" w:rsidRDefault="00693D6F" w:rsidP="00693D6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693D6F" w14:paraId="073804A8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A3FC4" w14:textId="360E0DDB" w:rsidR="00693D6F" w:rsidRPr="000F2E4A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F2E4A">
              <w:rPr>
                <w:rFonts w:ascii="Arial Narrow" w:hAnsi="Arial Narrow" w:cs="Calibri"/>
                <w:sz w:val="20"/>
                <w:szCs w:val="20"/>
              </w:rPr>
              <w:t>EF</w:t>
            </w:r>
            <w:r w:rsidRPr="000F2E4A">
              <w:rPr>
                <w:rFonts w:ascii="Arial Narrow" w:hAnsi="Arial Narrow" w:cs="Calibri"/>
                <w:sz w:val="20"/>
                <w:szCs w:val="20"/>
                <w:vertAlign w:val="subscript"/>
              </w:rPr>
              <w:t>MCHPPLMN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D2615" w14:textId="113D98AB" w:rsidR="00693D6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S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AD256" w14:textId="09FB320D" w:rsidR="00693D6F" w:rsidRPr="00811B0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1B0F">
              <w:rPr>
                <w:rFonts w:ascii="Arial Narrow" w:hAnsi="Arial Narrow" w:cs="Calibri"/>
                <w:sz w:val="20"/>
                <w:szCs w:val="20"/>
              </w:rPr>
              <w:t>UST service</w:t>
            </w:r>
            <w:r w:rsidR="00A83B87">
              <w:rPr>
                <w:rFonts w:ascii="Arial Narrow" w:hAnsi="Arial Narrow" w:cs="Calibri"/>
                <w:sz w:val="20"/>
                <w:szCs w:val="20"/>
              </w:rPr>
              <w:t xml:space="preserve">: </w:t>
            </w:r>
            <w:r w:rsidRPr="00811B0F">
              <w:rPr>
                <w:rFonts w:ascii="Arial Narrow" w:hAnsi="Arial Narrow" w:cs="Calibri"/>
                <w:sz w:val="20"/>
                <w:szCs w:val="20"/>
              </w:rPr>
              <w:t>1</w:t>
            </w:r>
            <w:r>
              <w:rPr>
                <w:rFonts w:ascii="Arial Narrow" w:hAnsi="Arial Narrow" w:cs="Calibri"/>
                <w:sz w:val="20"/>
                <w:szCs w:val="20"/>
              </w:rPr>
              <w:t>44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41DDC" w14:textId="38E16554" w:rsidR="00693D6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&gt;=1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7A5AFC" w14:textId="39F9161E" w:rsidR="00693D6F" w:rsidRPr="00B75988" w:rsidRDefault="00693D6F" w:rsidP="00693D6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15C20" w14:textId="54B2E0B9" w:rsidR="00693D6F" w:rsidRPr="00B75988" w:rsidRDefault="00693D6F" w:rsidP="00693D6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  <w:tr w:rsidR="00693D6F" w14:paraId="78B73973" w14:textId="77777777" w:rsidTr="00674FA6">
        <w:trPr>
          <w:trHeight w:val="45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4D351" w14:textId="112AF15F" w:rsidR="00693D6F" w:rsidRPr="000F2E4A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0F2E4A">
              <w:rPr>
                <w:rFonts w:ascii="Arial Narrow" w:hAnsi="Arial Narrow" w:cs="Calibri"/>
                <w:sz w:val="20"/>
                <w:szCs w:val="20"/>
              </w:rPr>
              <w:t>EF</w:t>
            </w:r>
            <w:r w:rsidRPr="000F2E4A">
              <w:rPr>
                <w:rFonts w:ascii="Arial Narrow" w:hAnsi="Arial Narrow" w:cs="Calibri"/>
                <w:sz w:val="20"/>
                <w:szCs w:val="20"/>
                <w:vertAlign w:val="subscript"/>
              </w:rPr>
              <w:t>KAUSF_DERIV ATION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BA8D5" w14:textId="03169784" w:rsidR="00693D6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B75988">
              <w:rPr>
                <w:rFonts w:ascii="Arial" w:hAnsi="Arial" w:cs="Arial"/>
                <w:color w:val="000000"/>
                <w:sz w:val="20"/>
                <w:szCs w:val="20"/>
              </w:rPr>
              <w:t>DF</w:t>
            </w:r>
            <w:r w:rsidRPr="00B75988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5G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S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8EE7C" w14:textId="2687F090" w:rsidR="00693D6F" w:rsidRPr="00811B0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1B0F">
              <w:rPr>
                <w:rFonts w:ascii="Arial Narrow" w:hAnsi="Arial Narrow" w:cs="Calibri"/>
                <w:sz w:val="20"/>
                <w:szCs w:val="20"/>
              </w:rPr>
              <w:t>UST service</w:t>
            </w:r>
            <w:r w:rsidR="00A83B87">
              <w:rPr>
                <w:rFonts w:ascii="Arial Narrow" w:hAnsi="Arial Narrow" w:cs="Calibri"/>
                <w:sz w:val="20"/>
                <w:szCs w:val="20"/>
              </w:rPr>
              <w:t xml:space="preserve">: </w:t>
            </w:r>
            <w:r w:rsidRPr="00811B0F">
              <w:rPr>
                <w:rFonts w:ascii="Arial Narrow" w:hAnsi="Arial Narrow" w:cs="Calibri"/>
                <w:sz w:val="20"/>
                <w:szCs w:val="20"/>
              </w:rPr>
              <w:t>1</w:t>
            </w:r>
            <w:r>
              <w:rPr>
                <w:rFonts w:ascii="Arial Narrow" w:hAnsi="Arial Narrow" w:cs="Calibri"/>
                <w:sz w:val="20"/>
                <w:szCs w:val="20"/>
              </w:rPr>
              <w:t>45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91F5AB" w14:textId="586D765C" w:rsidR="00693D6F" w:rsidRDefault="00693D6F" w:rsidP="00693D6F">
            <w:pPr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&gt;=1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A8D2B" w14:textId="04181B3F" w:rsidR="00693D6F" w:rsidRPr="00B75988" w:rsidRDefault="00693D6F" w:rsidP="00693D6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Transparent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6819E" w14:textId="2BDA032D" w:rsidR="00693D6F" w:rsidRPr="00B75988" w:rsidRDefault="00693D6F" w:rsidP="00693D6F">
            <w:pPr>
              <w:rPr>
                <w:rFonts w:ascii="Arial" w:hAnsi="Arial" w:cs="Arial"/>
                <w:sz w:val="20"/>
                <w:szCs w:val="20"/>
              </w:rPr>
            </w:pPr>
            <w:r w:rsidRPr="00B75988">
              <w:rPr>
                <w:rFonts w:ascii="Arial" w:hAnsi="Arial" w:cs="Arial"/>
                <w:sz w:val="20"/>
                <w:szCs w:val="20"/>
              </w:rPr>
              <w:t>31.102/New EF</w:t>
            </w:r>
          </w:p>
        </w:tc>
      </w:tr>
    </w:tbl>
    <w:p w14:paraId="31F4C642" w14:textId="77777777" w:rsidR="00E47041" w:rsidRDefault="00E47041" w:rsidP="009158E5">
      <w:pPr>
        <w:rPr>
          <w:rFonts w:ascii="Arial" w:hAnsi="Arial" w:cs="Arial"/>
        </w:rPr>
      </w:pPr>
    </w:p>
    <w:p w14:paraId="4C42FFF6" w14:textId="61F3530B" w:rsidR="000F56BF" w:rsidRDefault="000F56BF" w:rsidP="009158E5">
      <w:pPr>
        <w:rPr>
          <w:rFonts w:ascii="Arial" w:hAnsi="Arial" w:cs="Arial"/>
        </w:rPr>
      </w:pPr>
      <w:r w:rsidRPr="00286457">
        <w:rPr>
          <w:rFonts w:ascii="Arial" w:hAnsi="Arial" w:cs="Arial"/>
          <w:b/>
          <w:bCs/>
        </w:rPr>
        <w:t>Ref</w:t>
      </w:r>
      <w:r w:rsidR="006405C4" w:rsidRPr="00286457">
        <w:rPr>
          <w:rFonts w:ascii="Arial" w:hAnsi="Arial" w:cs="Arial"/>
          <w:b/>
          <w:bCs/>
        </w:rPr>
        <w:t>erences</w:t>
      </w:r>
      <w:r w:rsidRPr="00286457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3GPP TS 31.102, 3GPP TS 31.103, 3GPP TS 31.105</w:t>
      </w:r>
    </w:p>
    <w:p w14:paraId="53E1CF63" w14:textId="77777777" w:rsidR="000F56BF" w:rsidRDefault="000F56BF" w:rsidP="009158E5">
      <w:pPr>
        <w:rPr>
          <w:rFonts w:ascii="Arial" w:hAnsi="Arial" w:cs="Arial"/>
        </w:rPr>
      </w:pPr>
    </w:p>
    <w:p w14:paraId="76D20681" w14:textId="7B28574D" w:rsidR="007A1576" w:rsidRDefault="007A1576" w:rsidP="009158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EE4A1B">
        <w:rPr>
          <w:rFonts w:ascii="Arial" w:hAnsi="Arial" w:cs="Arial"/>
        </w:rPr>
        <w:t>CT WG6</w:t>
      </w:r>
      <w:r>
        <w:rPr>
          <w:rFonts w:ascii="Arial" w:hAnsi="Arial" w:cs="Arial"/>
        </w:rPr>
        <w:t xml:space="preserve"> looks forward to a fruitful collaboration with </w:t>
      </w:r>
      <w:r w:rsidR="00BA5C49">
        <w:rPr>
          <w:rFonts w:ascii="Arial" w:hAnsi="Arial" w:cs="Arial"/>
        </w:rPr>
        <w:t>GSMA TSG group</w:t>
      </w:r>
      <w:r>
        <w:rPr>
          <w:rFonts w:ascii="Arial" w:hAnsi="Arial" w:cs="Arial"/>
        </w:rPr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38C937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2266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F72B69">
        <w:rPr>
          <w:rFonts w:ascii="Arial" w:hAnsi="Arial" w:cs="Arial"/>
          <w:b/>
        </w:rPr>
        <w:t xml:space="preserve">TCA </w:t>
      </w:r>
      <w:proofErr w:type="spellStart"/>
      <w:r w:rsidR="00F72B69">
        <w:rPr>
          <w:rFonts w:ascii="Arial" w:hAnsi="Arial" w:cs="Arial"/>
          <w:b/>
        </w:rPr>
        <w:t>eUICC</w:t>
      </w:r>
      <w:proofErr w:type="spellEnd"/>
      <w:r w:rsidR="00F72B69">
        <w:rPr>
          <w:rFonts w:ascii="Arial" w:hAnsi="Arial" w:cs="Arial"/>
          <w:b/>
        </w:rPr>
        <w:t xml:space="preserve"> WG</w:t>
      </w:r>
    </w:p>
    <w:p w14:paraId="066613F7" w14:textId="016BF1EA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615C8">
        <w:rPr>
          <w:rFonts w:ascii="Arial" w:hAnsi="Arial" w:cs="Arial"/>
        </w:rPr>
        <w:t xml:space="preserve">3GPP </w:t>
      </w:r>
      <w:r w:rsidR="00A615C8" w:rsidRPr="00EE4A1B">
        <w:rPr>
          <w:rFonts w:ascii="Arial" w:hAnsi="Arial" w:cs="Arial"/>
        </w:rPr>
        <w:t>CT WG6</w:t>
      </w:r>
      <w:r w:rsidR="00A615C8">
        <w:rPr>
          <w:rFonts w:ascii="Arial" w:hAnsi="Arial" w:cs="Arial"/>
        </w:rPr>
        <w:t xml:space="preserve"> </w:t>
      </w:r>
      <w:r w:rsidR="000B553C">
        <w:rPr>
          <w:rFonts w:ascii="Arial" w:hAnsi="Arial" w:cs="Arial"/>
          <w:color w:val="000000" w:themeColor="text1"/>
        </w:rPr>
        <w:t>kindly asks</w:t>
      </w:r>
      <w:r w:rsidR="00F72B69">
        <w:rPr>
          <w:rFonts w:ascii="Arial" w:hAnsi="Arial" w:cs="Arial"/>
          <w:color w:val="000000" w:themeColor="text1"/>
        </w:rPr>
        <w:t xml:space="preserve"> </w:t>
      </w:r>
      <w:r w:rsidR="00F51CE8">
        <w:rPr>
          <w:rFonts w:ascii="Arial" w:hAnsi="Arial" w:cs="Arial"/>
          <w:color w:val="000000" w:themeColor="text1"/>
        </w:rPr>
        <w:t>GSMA TSG group</w:t>
      </w:r>
      <w:r w:rsidR="000B553C">
        <w:rPr>
          <w:rFonts w:ascii="Arial" w:hAnsi="Arial" w:cs="Arial"/>
          <w:color w:val="000000" w:themeColor="text1"/>
        </w:rPr>
        <w:t xml:space="preserve"> to consider the above</w:t>
      </w:r>
      <w:r w:rsidR="0096026D">
        <w:rPr>
          <w:rFonts w:ascii="Arial" w:hAnsi="Arial" w:cs="Arial"/>
          <w:color w:val="000000" w:themeColor="text1"/>
        </w:rPr>
        <w:t xml:space="preserve"> </w:t>
      </w:r>
      <w:r w:rsidR="00A869E5">
        <w:rPr>
          <w:rFonts w:ascii="Arial" w:hAnsi="Arial" w:cs="Arial"/>
          <w:color w:val="000000" w:themeColor="text1"/>
        </w:rPr>
        <w:t>while</w:t>
      </w:r>
      <w:r w:rsidR="00F51CE8">
        <w:rPr>
          <w:rFonts w:ascii="Arial" w:hAnsi="Arial" w:cs="Arial"/>
          <w:color w:val="000000" w:themeColor="text1"/>
        </w:rPr>
        <w:t xml:space="preserve"> defining </w:t>
      </w:r>
      <w:r w:rsidR="00B81DAC">
        <w:rPr>
          <w:rFonts w:ascii="Arial" w:hAnsi="Arial" w:cs="Arial"/>
          <w:color w:val="000000" w:themeColor="text1"/>
        </w:rPr>
        <w:t xml:space="preserve">the </w:t>
      </w:r>
      <w:r w:rsidR="00F51CE8">
        <w:rPr>
          <w:rFonts w:ascii="Arial" w:hAnsi="Arial" w:cs="Arial"/>
          <w:color w:val="000000" w:themeColor="text1"/>
        </w:rPr>
        <w:t xml:space="preserve">new GSMA TS.48 </w:t>
      </w:r>
      <w:r w:rsidR="008A7D9C">
        <w:rPr>
          <w:rFonts w:ascii="Arial" w:hAnsi="Arial" w:cs="Arial"/>
          <w:color w:val="000000" w:themeColor="text1"/>
        </w:rPr>
        <w:t xml:space="preserve">profile </w:t>
      </w:r>
      <w:r w:rsidR="00F51CE8">
        <w:rPr>
          <w:rFonts w:ascii="Arial" w:hAnsi="Arial" w:cs="Arial"/>
          <w:color w:val="000000" w:themeColor="text1"/>
        </w:rPr>
        <w:t>version</w:t>
      </w:r>
      <w:r w:rsidR="00116E32">
        <w:rPr>
          <w:rFonts w:ascii="Arial" w:hAnsi="Arial" w:cs="Arial"/>
          <w:color w:val="000000" w:themeColor="text1"/>
        </w:rPr>
        <w:t xml:space="preserve"> for Rel 17 and Rel 18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55D624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615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A615C8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8E6004" w14:textId="77777777" w:rsidR="0034282E" w:rsidRDefault="0034282E" w:rsidP="00971283"/>
    <w:p w14:paraId="43E64247" w14:textId="540EE9AD" w:rsidR="00971283" w:rsidRDefault="00A615C8" w:rsidP="00971283">
      <w:pPr>
        <w:rPr>
          <w:rFonts w:ascii="Arial" w:hAnsi="Arial" w:cs="Arial"/>
        </w:rPr>
      </w:pPr>
      <w:r w:rsidRPr="007E0E36">
        <w:rPr>
          <w:rFonts w:ascii="Arial" w:hAnsi="Arial" w:cs="Arial"/>
        </w:rPr>
        <w:t>CT6</w:t>
      </w:r>
      <w:r w:rsidR="00971283" w:rsidRPr="007E0E36">
        <w:rPr>
          <w:rFonts w:ascii="Arial" w:hAnsi="Arial" w:cs="Arial"/>
        </w:rPr>
        <w:t>#1</w:t>
      </w:r>
      <w:r w:rsidRPr="007E0E36">
        <w:rPr>
          <w:rFonts w:ascii="Arial" w:hAnsi="Arial" w:cs="Arial"/>
        </w:rPr>
        <w:t>20</w:t>
      </w:r>
      <w:r w:rsidR="007E0E36" w:rsidRPr="007E0E36">
        <w:rPr>
          <w:rFonts w:ascii="Arial" w:hAnsi="Arial" w:cs="Arial"/>
        </w:rPr>
        <w:t>-b</w:t>
      </w:r>
      <w:r w:rsidR="007E0E36">
        <w:rPr>
          <w:rFonts w:ascii="Arial" w:hAnsi="Arial" w:cs="Arial"/>
        </w:rPr>
        <w:t>is</w:t>
      </w:r>
      <w:r w:rsidRPr="007E0E36">
        <w:rPr>
          <w:rFonts w:ascii="Arial" w:hAnsi="Arial" w:cs="Arial"/>
        </w:rPr>
        <w:tab/>
      </w:r>
      <w:r w:rsidR="00522663" w:rsidRPr="007E0E36">
        <w:rPr>
          <w:rFonts w:ascii="Arial" w:hAnsi="Arial" w:cs="Arial"/>
        </w:rPr>
        <w:t>1</w:t>
      </w:r>
      <w:r w:rsidR="001E780E" w:rsidRPr="007E0E36">
        <w:rPr>
          <w:rFonts w:ascii="Arial" w:hAnsi="Arial" w:cs="Arial"/>
        </w:rPr>
        <w:t>9</w:t>
      </w:r>
      <w:r w:rsidR="00971283" w:rsidRPr="007E0E36">
        <w:rPr>
          <w:rFonts w:ascii="Arial" w:hAnsi="Arial" w:cs="Arial"/>
        </w:rPr>
        <w:t xml:space="preserve">- </w:t>
      </w:r>
      <w:r w:rsidR="001E780E" w:rsidRPr="007E0E36">
        <w:rPr>
          <w:rFonts w:ascii="Arial" w:hAnsi="Arial" w:cs="Arial"/>
        </w:rPr>
        <w:t>22 November</w:t>
      </w:r>
      <w:r w:rsidR="00971283" w:rsidRPr="007E0E36">
        <w:rPr>
          <w:rFonts w:ascii="Arial" w:hAnsi="Arial" w:cs="Arial"/>
        </w:rPr>
        <w:t xml:space="preserve"> 2024</w:t>
      </w:r>
      <w:r w:rsidR="00971283" w:rsidRPr="007E0E36">
        <w:rPr>
          <w:rFonts w:ascii="Arial" w:hAnsi="Arial" w:cs="Arial"/>
        </w:rPr>
        <w:tab/>
      </w:r>
      <w:r w:rsidR="00971283" w:rsidRPr="007E0E36">
        <w:rPr>
          <w:rFonts w:ascii="Arial" w:hAnsi="Arial" w:cs="Arial"/>
        </w:rPr>
        <w:tab/>
      </w:r>
      <w:r w:rsidR="001E780E" w:rsidRPr="007E0E36">
        <w:rPr>
          <w:rFonts w:ascii="Arial" w:hAnsi="Arial" w:cs="Arial"/>
        </w:rPr>
        <w:t>Orlando (US)</w:t>
      </w:r>
    </w:p>
    <w:p w14:paraId="6B1EB3C0" w14:textId="5826AA17" w:rsidR="00440A0B" w:rsidRPr="007E0E36" w:rsidRDefault="00440A0B" w:rsidP="00971283">
      <w:pPr>
        <w:rPr>
          <w:rFonts w:ascii="Arial" w:hAnsi="Arial" w:cs="Arial"/>
        </w:rPr>
      </w:pPr>
      <w:r>
        <w:rPr>
          <w:rFonts w:ascii="Arial" w:hAnsi="Arial" w:cs="Arial"/>
        </w:rPr>
        <w:t>CT6#121</w:t>
      </w:r>
      <w:r>
        <w:rPr>
          <w:rFonts w:ascii="Arial" w:hAnsi="Arial" w:cs="Arial"/>
        </w:rPr>
        <w:tab/>
        <w:t>18- 21 February 2025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Athens, GR</w:t>
      </w:r>
    </w:p>
    <w:p w14:paraId="054FEDCB" w14:textId="77777777" w:rsidR="006052AD" w:rsidRPr="007E0E36" w:rsidRDefault="006052AD" w:rsidP="002F1940"/>
    <w:sectPr w:rsidR="006052AD" w:rsidRPr="007E0E3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81BAB2" w14:textId="77777777" w:rsidR="00A33ED1" w:rsidRDefault="00A33ED1">
      <w:r>
        <w:separator/>
      </w:r>
    </w:p>
  </w:endnote>
  <w:endnote w:type="continuationSeparator" w:id="0">
    <w:p w14:paraId="0AB8D626" w14:textId="77777777" w:rsidR="00A33ED1" w:rsidRDefault="00A33ED1">
      <w:r>
        <w:continuationSeparator/>
      </w:r>
    </w:p>
  </w:endnote>
  <w:endnote w:type="continuationNotice" w:id="1">
    <w:p w14:paraId="37EAC6EE" w14:textId="77777777" w:rsidR="00A33ED1" w:rsidRDefault="00A33E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2478CE" w14:textId="77777777" w:rsidR="00BB3FFC" w:rsidRDefault="00BB3F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11025" w14:textId="019BC036" w:rsidR="00E92067" w:rsidRDefault="00E920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E2E8F" w14:textId="317571CE" w:rsidR="00E92067" w:rsidRDefault="00E920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F6EAAE" w14:textId="77777777" w:rsidR="00A33ED1" w:rsidRDefault="00A33ED1">
      <w:r>
        <w:separator/>
      </w:r>
    </w:p>
  </w:footnote>
  <w:footnote w:type="continuationSeparator" w:id="0">
    <w:p w14:paraId="12DE4476" w14:textId="77777777" w:rsidR="00A33ED1" w:rsidRDefault="00A33ED1">
      <w:r>
        <w:continuationSeparator/>
      </w:r>
    </w:p>
  </w:footnote>
  <w:footnote w:type="continuationNotice" w:id="1">
    <w:p w14:paraId="1B7B4A3F" w14:textId="77777777" w:rsidR="00A33ED1" w:rsidRDefault="00A33E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2BFEF9" w14:textId="77777777" w:rsidR="00BB3FFC" w:rsidRDefault="00BB3F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E7237" w14:textId="77777777" w:rsidR="00BB3FFC" w:rsidRDefault="00BB3F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E98B7" w14:textId="77777777" w:rsidR="00BB3FFC" w:rsidRDefault="00BB3F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EAD4DFC"/>
    <w:multiLevelType w:val="hybridMultilevel"/>
    <w:tmpl w:val="6E40E6D0"/>
    <w:lvl w:ilvl="0" w:tplc="B7C22978">
      <w:start w:val="3"/>
      <w:numFmt w:val="bullet"/>
      <w:lvlText w:val="-"/>
      <w:lvlJc w:val="left"/>
      <w:pPr>
        <w:ind w:left="500" w:hanging="360"/>
      </w:pPr>
      <w:rPr>
        <w:rFonts w:ascii="Arial Narrow" w:eastAsia="Times New Roman" w:hAnsi="Arial Narrow" w:cs="Calibr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30482137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030"/>
    <w:rsid w:val="000109B6"/>
    <w:rsid w:val="00017F23"/>
    <w:rsid w:val="00020CB1"/>
    <w:rsid w:val="00037AAD"/>
    <w:rsid w:val="00040FEE"/>
    <w:rsid w:val="00045370"/>
    <w:rsid w:val="0004754C"/>
    <w:rsid w:val="0006074D"/>
    <w:rsid w:val="0006083C"/>
    <w:rsid w:val="00062E04"/>
    <w:rsid w:val="00074D3C"/>
    <w:rsid w:val="00075F12"/>
    <w:rsid w:val="00091D3F"/>
    <w:rsid w:val="000958DF"/>
    <w:rsid w:val="000A3843"/>
    <w:rsid w:val="000A44FE"/>
    <w:rsid w:val="000A78A0"/>
    <w:rsid w:val="000B166B"/>
    <w:rsid w:val="000B21DF"/>
    <w:rsid w:val="000B553C"/>
    <w:rsid w:val="000C5BB3"/>
    <w:rsid w:val="000E6116"/>
    <w:rsid w:val="000F2E4A"/>
    <w:rsid w:val="000F2F13"/>
    <w:rsid w:val="000F56BF"/>
    <w:rsid w:val="000F6242"/>
    <w:rsid w:val="00100D6C"/>
    <w:rsid w:val="00103FF1"/>
    <w:rsid w:val="0010640F"/>
    <w:rsid w:val="0011646C"/>
    <w:rsid w:val="00116E32"/>
    <w:rsid w:val="00135C71"/>
    <w:rsid w:val="0013662C"/>
    <w:rsid w:val="00140E19"/>
    <w:rsid w:val="00140F50"/>
    <w:rsid w:val="00144952"/>
    <w:rsid w:val="001463F8"/>
    <w:rsid w:val="001532D6"/>
    <w:rsid w:val="00153931"/>
    <w:rsid w:val="00171981"/>
    <w:rsid w:val="001848E9"/>
    <w:rsid w:val="00187333"/>
    <w:rsid w:val="00195669"/>
    <w:rsid w:val="00196B59"/>
    <w:rsid w:val="001A14F2"/>
    <w:rsid w:val="001B1A47"/>
    <w:rsid w:val="001B3A86"/>
    <w:rsid w:val="001B741F"/>
    <w:rsid w:val="001B763F"/>
    <w:rsid w:val="001C361E"/>
    <w:rsid w:val="001D042C"/>
    <w:rsid w:val="001D3422"/>
    <w:rsid w:val="001E6996"/>
    <w:rsid w:val="001E780E"/>
    <w:rsid w:val="001F2BF6"/>
    <w:rsid w:val="001F4086"/>
    <w:rsid w:val="00200805"/>
    <w:rsid w:val="00213B36"/>
    <w:rsid w:val="00220060"/>
    <w:rsid w:val="002227A0"/>
    <w:rsid w:val="00226381"/>
    <w:rsid w:val="00233819"/>
    <w:rsid w:val="00236A6E"/>
    <w:rsid w:val="002473B2"/>
    <w:rsid w:val="002645AC"/>
    <w:rsid w:val="002659A1"/>
    <w:rsid w:val="002667B6"/>
    <w:rsid w:val="00266913"/>
    <w:rsid w:val="0027050B"/>
    <w:rsid w:val="00274645"/>
    <w:rsid w:val="00280A30"/>
    <w:rsid w:val="00286457"/>
    <w:rsid w:val="002869FE"/>
    <w:rsid w:val="002A2D00"/>
    <w:rsid w:val="002A3BE3"/>
    <w:rsid w:val="002A53AE"/>
    <w:rsid w:val="002B5CD2"/>
    <w:rsid w:val="002B7097"/>
    <w:rsid w:val="002D2737"/>
    <w:rsid w:val="002E01C1"/>
    <w:rsid w:val="002E6461"/>
    <w:rsid w:val="002F1940"/>
    <w:rsid w:val="003024DE"/>
    <w:rsid w:val="003034C1"/>
    <w:rsid w:val="003036FE"/>
    <w:rsid w:val="00316895"/>
    <w:rsid w:val="00317C6E"/>
    <w:rsid w:val="00322204"/>
    <w:rsid w:val="003330D7"/>
    <w:rsid w:val="003336BC"/>
    <w:rsid w:val="00340395"/>
    <w:rsid w:val="0034282E"/>
    <w:rsid w:val="00345368"/>
    <w:rsid w:val="003623F6"/>
    <w:rsid w:val="00362EB4"/>
    <w:rsid w:val="0036777B"/>
    <w:rsid w:val="003718D0"/>
    <w:rsid w:val="00383545"/>
    <w:rsid w:val="003836F6"/>
    <w:rsid w:val="00383C7F"/>
    <w:rsid w:val="00387495"/>
    <w:rsid w:val="003B5F36"/>
    <w:rsid w:val="003C06D2"/>
    <w:rsid w:val="003C5A7D"/>
    <w:rsid w:val="003C7648"/>
    <w:rsid w:val="003D7F9D"/>
    <w:rsid w:val="003E3704"/>
    <w:rsid w:val="003F1E02"/>
    <w:rsid w:val="003F2907"/>
    <w:rsid w:val="003F2D2F"/>
    <w:rsid w:val="003F5E20"/>
    <w:rsid w:val="004074D2"/>
    <w:rsid w:val="00433500"/>
    <w:rsid w:val="00433F71"/>
    <w:rsid w:val="0043559E"/>
    <w:rsid w:val="0043626A"/>
    <w:rsid w:val="00437CC5"/>
    <w:rsid w:val="00440A0B"/>
    <w:rsid w:val="00440D43"/>
    <w:rsid w:val="00441B3A"/>
    <w:rsid w:val="00443A6C"/>
    <w:rsid w:val="00446A04"/>
    <w:rsid w:val="00470DF6"/>
    <w:rsid w:val="0048376D"/>
    <w:rsid w:val="00485314"/>
    <w:rsid w:val="00486DE5"/>
    <w:rsid w:val="00491F99"/>
    <w:rsid w:val="0049448A"/>
    <w:rsid w:val="004A7D67"/>
    <w:rsid w:val="004D0760"/>
    <w:rsid w:val="004E3939"/>
    <w:rsid w:val="004F27DF"/>
    <w:rsid w:val="0050543F"/>
    <w:rsid w:val="005108B6"/>
    <w:rsid w:val="0052035F"/>
    <w:rsid w:val="005206A8"/>
    <w:rsid w:val="00522663"/>
    <w:rsid w:val="00526514"/>
    <w:rsid w:val="00526DDD"/>
    <w:rsid w:val="00532491"/>
    <w:rsid w:val="005346A8"/>
    <w:rsid w:val="0055274A"/>
    <w:rsid w:val="00562BEC"/>
    <w:rsid w:val="005642A6"/>
    <w:rsid w:val="005653D8"/>
    <w:rsid w:val="00567ACC"/>
    <w:rsid w:val="00570A58"/>
    <w:rsid w:val="005801B8"/>
    <w:rsid w:val="00583F1E"/>
    <w:rsid w:val="0058733C"/>
    <w:rsid w:val="005A3453"/>
    <w:rsid w:val="005B6433"/>
    <w:rsid w:val="005B704C"/>
    <w:rsid w:val="005C36AE"/>
    <w:rsid w:val="005D051D"/>
    <w:rsid w:val="005E527C"/>
    <w:rsid w:val="00602BA0"/>
    <w:rsid w:val="00604F10"/>
    <w:rsid w:val="006052AD"/>
    <w:rsid w:val="006066F0"/>
    <w:rsid w:val="0062186B"/>
    <w:rsid w:val="00624E06"/>
    <w:rsid w:val="006405C4"/>
    <w:rsid w:val="00670CCE"/>
    <w:rsid w:val="00674FA6"/>
    <w:rsid w:val="006815F8"/>
    <w:rsid w:val="0069127A"/>
    <w:rsid w:val="006914A7"/>
    <w:rsid w:val="00693081"/>
    <w:rsid w:val="00693D6F"/>
    <w:rsid w:val="00694557"/>
    <w:rsid w:val="006A2C64"/>
    <w:rsid w:val="006A3F0A"/>
    <w:rsid w:val="006B2FEA"/>
    <w:rsid w:val="006B3DC9"/>
    <w:rsid w:val="006B42D0"/>
    <w:rsid w:val="006C3B51"/>
    <w:rsid w:val="006D0BF4"/>
    <w:rsid w:val="006D61B4"/>
    <w:rsid w:val="006D74E8"/>
    <w:rsid w:val="006F5A5F"/>
    <w:rsid w:val="00700529"/>
    <w:rsid w:val="007225F8"/>
    <w:rsid w:val="0073100B"/>
    <w:rsid w:val="00735A22"/>
    <w:rsid w:val="0073766B"/>
    <w:rsid w:val="00750C8F"/>
    <w:rsid w:val="007566C9"/>
    <w:rsid w:val="0076114C"/>
    <w:rsid w:val="0079408B"/>
    <w:rsid w:val="007A11F5"/>
    <w:rsid w:val="007A1576"/>
    <w:rsid w:val="007C184D"/>
    <w:rsid w:val="007D3A8C"/>
    <w:rsid w:val="007D51FF"/>
    <w:rsid w:val="007E0E36"/>
    <w:rsid w:val="007E5F8A"/>
    <w:rsid w:val="007E76FB"/>
    <w:rsid w:val="007F0F3C"/>
    <w:rsid w:val="007F4F92"/>
    <w:rsid w:val="007F60BC"/>
    <w:rsid w:val="00811B0F"/>
    <w:rsid w:val="008551FE"/>
    <w:rsid w:val="00865553"/>
    <w:rsid w:val="00873608"/>
    <w:rsid w:val="008758B0"/>
    <w:rsid w:val="00876B11"/>
    <w:rsid w:val="00887BD0"/>
    <w:rsid w:val="00894023"/>
    <w:rsid w:val="008A32A1"/>
    <w:rsid w:val="008A62B4"/>
    <w:rsid w:val="008A7D9C"/>
    <w:rsid w:val="008B004E"/>
    <w:rsid w:val="008B37ED"/>
    <w:rsid w:val="008B70D3"/>
    <w:rsid w:val="008C011F"/>
    <w:rsid w:val="008D3FDF"/>
    <w:rsid w:val="008D5E38"/>
    <w:rsid w:val="008D772F"/>
    <w:rsid w:val="008F1F72"/>
    <w:rsid w:val="008F52B7"/>
    <w:rsid w:val="00901172"/>
    <w:rsid w:val="00902215"/>
    <w:rsid w:val="00914CD1"/>
    <w:rsid w:val="009158E5"/>
    <w:rsid w:val="00921413"/>
    <w:rsid w:val="00924E7E"/>
    <w:rsid w:val="00931B95"/>
    <w:rsid w:val="00932187"/>
    <w:rsid w:val="00954C8C"/>
    <w:rsid w:val="0096026D"/>
    <w:rsid w:val="009603F6"/>
    <w:rsid w:val="00971283"/>
    <w:rsid w:val="00974D49"/>
    <w:rsid w:val="00981987"/>
    <w:rsid w:val="00982215"/>
    <w:rsid w:val="00985856"/>
    <w:rsid w:val="00992A35"/>
    <w:rsid w:val="00996223"/>
    <w:rsid w:val="009963AC"/>
    <w:rsid w:val="0099764C"/>
    <w:rsid w:val="009A4675"/>
    <w:rsid w:val="009C01E1"/>
    <w:rsid w:val="009E4D6D"/>
    <w:rsid w:val="009F5554"/>
    <w:rsid w:val="00A033D3"/>
    <w:rsid w:val="00A05428"/>
    <w:rsid w:val="00A06C18"/>
    <w:rsid w:val="00A10A7D"/>
    <w:rsid w:val="00A16FA1"/>
    <w:rsid w:val="00A22429"/>
    <w:rsid w:val="00A33ED1"/>
    <w:rsid w:val="00A35C35"/>
    <w:rsid w:val="00A44752"/>
    <w:rsid w:val="00A455B0"/>
    <w:rsid w:val="00A5017D"/>
    <w:rsid w:val="00A51A02"/>
    <w:rsid w:val="00A53F07"/>
    <w:rsid w:val="00A615C8"/>
    <w:rsid w:val="00A70448"/>
    <w:rsid w:val="00A761BE"/>
    <w:rsid w:val="00A7651F"/>
    <w:rsid w:val="00A83B87"/>
    <w:rsid w:val="00A85764"/>
    <w:rsid w:val="00A869E5"/>
    <w:rsid w:val="00A94147"/>
    <w:rsid w:val="00A95F18"/>
    <w:rsid w:val="00AA116D"/>
    <w:rsid w:val="00AA1CC7"/>
    <w:rsid w:val="00AA1E2E"/>
    <w:rsid w:val="00AA4FF3"/>
    <w:rsid w:val="00AA77FA"/>
    <w:rsid w:val="00AB24DD"/>
    <w:rsid w:val="00AE1B3E"/>
    <w:rsid w:val="00AE217D"/>
    <w:rsid w:val="00AF007F"/>
    <w:rsid w:val="00AF0B18"/>
    <w:rsid w:val="00AF1CB9"/>
    <w:rsid w:val="00AF2FA8"/>
    <w:rsid w:val="00AF40B0"/>
    <w:rsid w:val="00AF4C65"/>
    <w:rsid w:val="00AF597B"/>
    <w:rsid w:val="00B02F68"/>
    <w:rsid w:val="00B0478E"/>
    <w:rsid w:val="00B152AD"/>
    <w:rsid w:val="00B206D1"/>
    <w:rsid w:val="00B304E8"/>
    <w:rsid w:val="00B335F8"/>
    <w:rsid w:val="00B34496"/>
    <w:rsid w:val="00B35644"/>
    <w:rsid w:val="00B43090"/>
    <w:rsid w:val="00B5370D"/>
    <w:rsid w:val="00B64F09"/>
    <w:rsid w:val="00B707B3"/>
    <w:rsid w:val="00B70D3E"/>
    <w:rsid w:val="00B7469A"/>
    <w:rsid w:val="00B7548A"/>
    <w:rsid w:val="00B75988"/>
    <w:rsid w:val="00B8094A"/>
    <w:rsid w:val="00B81DAC"/>
    <w:rsid w:val="00B90B33"/>
    <w:rsid w:val="00B97703"/>
    <w:rsid w:val="00BA3D66"/>
    <w:rsid w:val="00BA5BE0"/>
    <w:rsid w:val="00BA5C49"/>
    <w:rsid w:val="00BB2735"/>
    <w:rsid w:val="00BB3FFC"/>
    <w:rsid w:val="00BE2CAF"/>
    <w:rsid w:val="00BF2FD3"/>
    <w:rsid w:val="00BF6C83"/>
    <w:rsid w:val="00C00060"/>
    <w:rsid w:val="00C00D02"/>
    <w:rsid w:val="00C0453D"/>
    <w:rsid w:val="00C04BFC"/>
    <w:rsid w:val="00C05686"/>
    <w:rsid w:val="00C13A02"/>
    <w:rsid w:val="00C17229"/>
    <w:rsid w:val="00C33317"/>
    <w:rsid w:val="00C43AB5"/>
    <w:rsid w:val="00C44B15"/>
    <w:rsid w:val="00C53739"/>
    <w:rsid w:val="00C60AC9"/>
    <w:rsid w:val="00C77C2F"/>
    <w:rsid w:val="00C85FAD"/>
    <w:rsid w:val="00C9219A"/>
    <w:rsid w:val="00CA0F3D"/>
    <w:rsid w:val="00CA549E"/>
    <w:rsid w:val="00CB1FC2"/>
    <w:rsid w:val="00CB2B16"/>
    <w:rsid w:val="00CD7E62"/>
    <w:rsid w:val="00CF0460"/>
    <w:rsid w:val="00CF6087"/>
    <w:rsid w:val="00D0510F"/>
    <w:rsid w:val="00D13A94"/>
    <w:rsid w:val="00D14BB6"/>
    <w:rsid w:val="00D15108"/>
    <w:rsid w:val="00D177C5"/>
    <w:rsid w:val="00D20E19"/>
    <w:rsid w:val="00D2351C"/>
    <w:rsid w:val="00D26A6B"/>
    <w:rsid w:val="00D26C5A"/>
    <w:rsid w:val="00D33624"/>
    <w:rsid w:val="00D349A3"/>
    <w:rsid w:val="00D663AC"/>
    <w:rsid w:val="00D80B59"/>
    <w:rsid w:val="00D8567A"/>
    <w:rsid w:val="00DA5FD6"/>
    <w:rsid w:val="00DA6150"/>
    <w:rsid w:val="00DA794C"/>
    <w:rsid w:val="00DD5511"/>
    <w:rsid w:val="00DF7F30"/>
    <w:rsid w:val="00E06299"/>
    <w:rsid w:val="00E10BA0"/>
    <w:rsid w:val="00E10BAC"/>
    <w:rsid w:val="00E113B9"/>
    <w:rsid w:val="00E13759"/>
    <w:rsid w:val="00E20B2D"/>
    <w:rsid w:val="00E2241D"/>
    <w:rsid w:val="00E373B5"/>
    <w:rsid w:val="00E46457"/>
    <w:rsid w:val="00E47041"/>
    <w:rsid w:val="00E53395"/>
    <w:rsid w:val="00E605C6"/>
    <w:rsid w:val="00E750CD"/>
    <w:rsid w:val="00E77AB8"/>
    <w:rsid w:val="00E81FBE"/>
    <w:rsid w:val="00E85072"/>
    <w:rsid w:val="00E87316"/>
    <w:rsid w:val="00E90879"/>
    <w:rsid w:val="00E91004"/>
    <w:rsid w:val="00E92067"/>
    <w:rsid w:val="00E9470D"/>
    <w:rsid w:val="00EA6EF2"/>
    <w:rsid w:val="00EB2FE4"/>
    <w:rsid w:val="00ED24C3"/>
    <w:rsid w:val="00ED39F9"/>
    <w:rsid w:val="00EE21C9"/>
    <w:rsid w:val="00EE320A"/>
    <w:rsid w:val="00EE4A1B"/>
    <w:rsid w:val="00EE5BD1"/>
    <w:rsid w:val="00F20F0D"/>
    <w:rsid w:val="00F23E04"/>
    <w:rsid w:val="00F25496"/>
    <w:rsid w:val="00F30BD0"/>
    <w:rsid w:val="00F47576"/>
    <w:rsid w:val="00F51CE8"/>
    <w:rsid w:val="00F5690A"/>
    <w:rsid w:val="00F667CF"/>
    <w:rsid w:val="00F72B69"/>
    <w:rsid w:val="00F74B1F"/>
    <w:rsid w:val="00F75E62"/>
    <w:rsid w:val="00F802CB"/>
    <w:rsid w:val="00F803BE"/>
    <w:rsid w:val="00F80E87"/>
    <w:rsid w:val="00FA207E"/>
    <w:rsid w:val="00FA4F97"/>
    <w:rsid w:val="00FB2E7B"/>
    <w:rsid w:val="00FB74CA"/>
    <w:rsid w:val="00FD5856"/>
    <w:rsid w:val="00FE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8E5"/>
    <w:rPr>
      <w:sz w:val="24"/>
      <w:szCs w:val="24"/>
      <w:lang w:val="en-US" w:eastAsia="en-US"/>
    </w:r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</w:style>
  <w:style w:type="paragraph" w:customStyle="1" w:styleId="EW">
    <w:name w:val="EW"/>
    <w:basedOn w:val="EX"/>
    <w:rsid w:val="00470DF6"/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470DF6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  <w:style w:type="character" w:customStyle="1" w:styleId="CRCoverPageZchn">
    <w:name w:val="CR Cover Page Zchn"/>
    <w:link w:val="CRCoverPage"/>
    <w:locked/>
    <w:rsid w:val="006815F8"/>
    <w:rPr>
      <w:rFonts w:ascii="Arial" w:hAnsi="Arial"/>
      <w:lang w:eastAsia="en-US"/>
    </w:rPr>
  </w:style>
  <w:style w:type="paragraph" w:customStyle="1" w:styleId="SIMTitle">
    <w:name w:val="SIM_Title"/>
    <w:basedOn w:val="Normal"/>
    <w:next w:val="Normal"/>
    <w:rsid w:val="0034282E"/>
    <w:pPr>
      <w:spacing w:after="120"/>
      <w:jc w:val="center"/>
    </w:pPr>
    <w:rPr>
      <w:rFonts w:ascii="Georgia" w:hAnsi="Georgia"/>
      <w:i/>
      <w:iCs/>
      <w:color w:val="575757"/>
      <w:sz w:val="40"/>
      <w:szCs w:val="52"/>
      <w:lang w:eastAsia="fr-FR"/>
    </w:rPr>
  </w:style>
  <w:style w:type="paragraph" w:styleId="Revision">
    <w:name w:val="Revision"/>
    <w:hidden/>
    <w:uiPriority w:val="99"/>
    <w:semiHidden/>
    <w:rsid w:val="005C36AE"/>
  </w:style>
  <w:style w:type="paragraph" w:customStyle="1" w:styleId="Contact">
    <w:name w:val="Contact"/>
    <w:basedOn w:val="Heading4"/>
    <w:rsid w:val="00A615C8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apple-converted-space">
    <w:name w:val="apple-converted-space"/>
    <w:basedOn w:val="DefaultParagraphFont"/>
    <w:rsid w:val="00915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5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DFE9260-B46D-4CE6-AD31-7537FF8DC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43</TotalTime>
  <Pages>4</Pages>
  <Words>948</Words>
  <Characters>5406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6342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Stanley M</cp:lastModifiedBy>
  <cp:revision>84</cp:revision>
  <cp:lastPrinted>2002-04-23T07:10:00Z</cp:lastPrinted>
  <dcterms:created xsi:type="dcterms:W3CDTF">2024-08-12T22:49:00Z</dcterms:created>
  <dcterms:modified xsi:type="dcterms:W3CDTF">2024-08-15T05:07:00Z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2024-05-29T08:52:52Z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9b58fffd-f3bc-48f2-acf3-a67f4bf8e2c8</vt:lpwstr>
  </property>
  <property fmtid="{D5CDD505-2E9C-101B-9397-08002B2CF9AE}" pid="8" name="MSIP_Label_cf20372f-9ab3-4551-9149-9f9b12e2c27e_ContentBits">
    <vt:lpwstr>0</vt:lpwstr>
  </property>
</Properties>
</file>